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C247A" w14:textId="7CA35E15" w:rsidR="00E15496" w:rsidRPr="00C566FE" w:rsidRDefault="00BE2F20" w:rsidP="00015BBF">
      <w:pPr>
        <w:pStyle w:val="LessonNumberandTitle"/>
        <w:spacing w:after="140"/>
        <w:jc w:val="left"/>
        <w:rPr>
          <w:rFonts w:ascii="Artifakt ElementOfc" w:hAnsi="Artifakt ElementOfc" w:cs="Artifakt ElementOfc"/>
          <w:color w:val="000000"/>
          <w:sz w:val="22"/>
          <w:szCs w:val="22"/>
        </w:rPr>
      </w:pPr>
      <w:r w:rsidRPr="00C566FE">
        <w:rPr>
          <w:rFonts w:ascii="Artifakt ElementOfc" w:hAnsi="Artifakt ElementOfc" w:cs="Artifakt ElementOfc"/>
          <w:color w:val="000000"/>
          <w:sz w:val="22"/>
          <w:lang w:bidi="de-DE"/>
        </w:rPr>
        <w:t>CAD in 90 Minuten</w:t>
      </w:r>
    </w:p>
    <w:p w14:paraId="2FC039C2" w14:textId="77777777" w:rsidR="00CD5A6B" w:rsidRPr="00C566FE" w:rsidRDefault="00CD5A6B" w:rsidP="00015BBF">
      <w:pPr>
        <w:pStyle w:val="LessonNumberandTitle"/>
        <w:spacing w:after="140"/>
        <w:jc w:val="left"/>
        <w:rPr>
          <w:rFonts w:ascii="Artifakt ElementOfc" w:hAnsi="Artifakt ElementOfc" w:cs="Artifakt ElementOfc"/>
          <w:color w:val="000000"/>
          <w:sz w:val="22"/>
          <w:szCs w:val="22"/>
        </w:rPr>
      </w:pPr>
      <w:r w:rsidRPr="00C566FE">
        <w:rPr>
          <w:rFonts w:ascii="Artifakt ElementOfc" w:hAnsi="Artifakt ElementOfc" w:cs="Artifakt ElementOfc"/>
          <w:color w:val="000000"/>
          <w:sz w:val="22"/>
          <w:lang w:bidi="de-DE"/>
        </w:rPr>
        <w:t>Anleitung für Schulungsleiter</w:t>
      </w:r>
    </w:p>
    <w:p w14:paraId="7C748E5B" w14:textId="3FFF3181" w:rsidR="001004E4" w:rsidRPr="00C566FE" w:rsidRDefault="001004E4" w:rsidP="00015BBF">
      <w:pPr>
        <w:tabs>
          <w:tab w:val="left" w:pos="2089"/>
        </w:tabs>
        <w:spacing w:after="140"/>
        <w:rPr>
          <w:rFonts w:ascii="Artifakt ElementOfc" w:hAnsi="Artifakt ElementOfc" w:cs="Artifakt ElementOfc"/>
          <w:color w:val="000000"/>
        </w:rPr>
      </w:pPr>
      <w:r w:rsidRPr="00C566FE">
        <w:rPr>
          <w:rFonts w:ascii="Artifakt ElementOfc" w:hAnsi="Artifakt ElementOfc" w:cs="Artifakt ElementOfc"/>
          <w:lang w:bidi="de-DE"/>
        </w:rPr>
        <w:t>Dauer des Kurses: ca. 897 Minuten</w:t>
      </w:r>
    </w:p>
    <w:p w14:paraId="1E8632D2" w14:textId="6E355078" w:rsidR="001004E4" w:rsidRPr="00C566FE" w:rsidRDefault="001004E4" w:rsidP="00015BBF">
      <w:pPr>
        <w:tabs>
          <w:tab w:val="left" w:pos="2089"/>
        </w:tabs>
        <w:spacing w:after="140"/>
        <w:rPr>
          <w:rFonts w:ascii="Artifakt ElementOfc" w:hAnsi="Artifakt ElementOfc" w:cs="Artifakt ElementOfc"/>
          <w:color w:val="000000"/>
        </w:rPr>
      </w:pPr>
      <w:r w:rsidRPr="00C566FE">
        <w:rPr>
          <w:rFonts w:ascii="Artifakt ElementOfc" w:hAnsi="Artifakt ElementOfc" w:cs="Artifakt ElementOfc"/>
          <w:lang w:bidi="de-DE"/>
        </w:rPr>
        <w:t>Niveau: Anfänger</w:t>
      </w:r>
    </w:p>
    <w:p w14:paraId="1D585C36" w14:textId="5A48E43E" w:rsidR="001004E4" w:rsidRPr="00C566FE" w:rsidRDefault="001004E4" w:rsidP="00015BBF">
      <w:pPr>
        <w:tabs>
          <w:tab w:val="left" w:pos="2089"/>
        </w:tabs>
        <w:spacing w:after="140"/>
        <w:rPr>
          <w:rFonts w:ascii="Artifakt ElementOfc" w:hAnsi="Artifakt ElementOfc" w:cs="Artifakt ElementOfc"/>
          <w:color w:val="000000"/>
        </w:rPr>
        <w:sectPr w:rsidR="001004E4" w:rsidRPr="00C566FE" w:rsidSect="0084434D">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pPr>
      <w:r w:rsidRPr="00C566FE">
        <w:rPr>
          <w:rFonts w:ascii="Artifakt ElementOfc" w:hAnsi="Artifakt ElementOfc" w:cs="Artifakt ElementOfc"/>
          <w:lang w:bidi="de-DE"/>
        </w:rPr>
        <w:t>Produkt: Autodesk® Fusion®</w:t>
      </w:r>
    </w:p>
    <w:p w14:paraId="61D646C0" w14:textId="2F48FA7F" w:rsidR="00B75117" w:rsidRPr="0092075A" w:rsidRDefault="00B75117" w:rsidP="00015BBF">
      <w:pPr>
        <w:spacing w:after="140"/>
        <w:rPr>
          <w:rFonts w:ascii="Artifakt ElementOfc" w:hAnsi="Artifakt ElementOfc" w:cs="Artifakt ElementOfc"/>
          <w:color w:val="000000"/>
          <w:spacing w:val="-2"/>
        </w:rPr>
      </w:pPr>
      <w:r w:rsidRPr="0092075A">
        <w:rPr>
          <w:rFonts w:ascii="Artifakt ElementOfc" w:hAnsi="Artifakt ElementOfc" w:cs="Artifakt ElementOfc"/>
          <w:spacing w:val="-2"/>
          <w:lang w:bidi="de-DE"/>
        </w:rPr>
        <w:t>Diese Anleitung für Schulungsleiter ist ein umfassendes Hilfsmittel für dieses Modul im Unterricht. Bereiten Sie sich auf diesen Kurs vor, indem Sie dieses Dokument sowie alle zugehörigen Kursmaterialien und -ressourcen gründlich sichten.</w:t>
      </w:r>
    </w:p>
    <w:p w14:paraId="46A3C8A2" w14:textId="077C480E" w:rsidR="00A24A01" w:rsidRPr="00C566FE" w:rsidRDefault="00A24A01" w:rsidP="00015BBF">
      <w:pPr>
        <w:spacing w:after="140"/>
        <w:rPr>
          <w:rFonts w:ascii="Artifakt ElementOfc" w:hAnsi="Artifakt ElementOfc" w:cs="Artifakt ElementOfc"/>
        </w:rPr>
      </w:pPr>
      <w:r w:rsidRPr="00C566FE">
        <w:rPr>
          <w:rFonts w:ascii="Artifakt ElementOfc" w:hAnsi="Artifakt ElementOfc" w:cs="Artifakt ElementOfc"/>
          <w:lang w:bidi="de-DE"/>
        </w:rPr>
        <w:t>Im Kurs "CAD in 90 Minuten" haben wir die wichtigsten Fertigkeiten für Fusion zusammengefasst, damit</w:t>
      </w:r>
      <w:r w:rsidR="00BF4FCC">
        <w:rPr>
          <w:rFonts w:ascii="Artifakt ElementOfc" w:hAnsi="Artifakt ElementOfc" w:cs="Artifakt ElementOfc"/>
          <w:lang w:bidi="de-DE"/>
        </w:rPr>
        <w:t> </w:t>
      </w:r>
      <w:r w:rsidRPr="00C566FE">
        <w:rPr>
          <w:rFonts w:ascii="Artifakt ElementOfc" w:hAnsi="Artifakt ElementOfc" w:cs="Artifakt ElementOfc"/>
          <w:lang w:bidi="de-DE"/>
        </w:rPr>
        <w:t>Sie sich mit ihnen vertraut machen können, bevor Sie diese Lerninhalte im Unterricht vorstellen. Es wird grundsätzlich empfohlen, dass Sie den Kurs zuvor selbst durcharbeiten, um sich auf jede Lektion vorzubereiten.</w:t>
      </w:r>
    </w:p>
    <w:p w14:paraId="6816F9DD" w14:textId="77777777" w:rsidR="00D975FA" w:rsidRPr="00C566FE" w:rsidRDefault="00B75117" w:rsidP="00015BBF">
      <w:pPr>
        <w:spacing w:after="140"/>
        <w:rPr>
          <w:rFonts w:ascii="Artifakt ElementOfc" w:hAnsi="Artifakt ElementOfc" w:cs="Artifakt ElementOfc"/>
          <w:b/>
          <w:bCs/>
          <w:color w:val="000000"/>
        </w:rPr>
      </w:pPr>
      <w:r w:rsidRPr="00C566FE">
        <w:rPr>
          <w:rFonts w:ascii="Artifakt ElementOfc" w:hAnsi="Artifakt ElementOfc" w:cs="Artifakt ElementOfc"/>
          <w:b/>
          <w:lang w:bidi="de-DE"/>
        </w:rPr>
        <w:t>Lernziele:</w:t>
      </w:r>
    </w:p>
    <w:p w14:paraId="6A6B28A6" w14:textId="77777777" w:rsidR="00B109F2" w:rsidRPr="00C566FE" w:rsidRDefault="00B109F2" w:rsidP="00BF4FCC">
      <w:pPr>
        <w:pStyle w:val="ListParagraph"/>
        <w:numPr>
          <w:ilvl w:val="0"/>
          <w:numId w:val="19"/>
        </w:numPr>
        <w:pBdr>
          <w:top w:val="nil"/>
          <w:left w:val="nil"/>
          <w:bottom w:val="nil"/>
          <w:right w:val="nil"/>
          <w:between w:val="nil"/>
        </w:pBdr>
        <w:spacing w:after="0" w:line="271" w:lineRule="auto"/>
        <w:ind w:left="714" w:hanging="357"/>
        <w:rPr>
          <w:rFonts w:ascii="Artifakt ElementOfc" w:hAnsi="Artifakt ElementOfc" w:cs="Artifakt ElementOfc"/>
        </w:rPr>
      </w:pPr>
      <w:r w:rsidRPr="00C566FE">
        <w:rPr>
          <w:rFonts w:ascii="Artifakt ElementOfc" w:hAnsi="Artifakt ElementOfc" w:cs="Artifakt ElementOfc"/>
          <w:lang w:bidi="de-DE"/>
        </w:rPr>
        <w:t>Navigieren in der Benutzeroberfläche von Fusion und Verwalten von Projektdateien</w:t>
      </w:r>
    </w:p>
    <w:p w14:paraId="2C0360F1" w14:textId="77777777" w:rsidR="00B109F2" w:rsidRPr="00C566FE" w:rsidRDefault="00B109F2" w:rsidP="00BF4FCC">
      <w:pPr>
        <w:pStyle w:val="ListParagraph"/>
        <w:numPr>
          <w:ilvl w:val="0"/>
          <w:numId w:val="19"/>
        </w:numPr>
        <w:pBdr>
          <w:top w:val="nil"/>
          <w:left w:val="nil"/>
          <w:bottom w:val="nil"/>
          <w:right w:val="nil"/>
          <w:between w:val="nil"/>
        </w:pBdr>
        <w:spacing w:after="0" w:line="271" w:lineRule="auto"/>
        <w:ind w:left="714" w:hanging="357"/>
        <w:rPr>
          <w:rFonts w:ascii="Artifakt ElementOfc" w:hAnsi="Artifakt ElementOfc" w:cs="Artifakt ElementOfc"/>
        </w:rPr>
      </w:pPr>
      <w:r w:rsidRPr="00C566FE">
        <w:rPr>
          <w:rFonts w:ascii="Artifakt ElementOfc" w:hAnsi="Artifakt ElementOfc" w:cs="Artifakt ElementOfc"/>
          <w:lang w:bidi="de-DE"/>
        </w:rPr>
        <w:t>Erstellen von 2D-Skizzen und Versehen der Skizzen mit Abhängigkeiten</w:t>
      </w:r>
    </w:p>
    <w:p w14:paraId="18AAC1F7" w14:textId="77777777" w:rsidR="00B109F2" w:rsidRPr="00C566FE" w:rsidRDefault="00B109F2" w:rsidP="00BF4FCC">
      <w:pPr>
        <w:pStyle w:val="ListParagraph"/>
        <w:numPr>
          <w:ilvl w:val="0"/>
          <w:numId w:val="19"/>
        </w:numPr>
        <w:pBdr>
          <w:top w:val="nil"/>
          <w:left w:val="nil"/>
          <w:bottom w:val="nil"/>
          <w:right w:val="nil"/>
          <w:between w:val="nil"/>
        </w:pBdr>
        <w:spacing w:after="0" w:line="271" w:lineRule="auto"/>
        <w:ind w:left="714" w:hanging="357"/>
        <w:rPr>
          <w:rFonts w:ascii="Artifakt ElementOfc" w:hAnsi="Artifakt ElementOfc" w:cs="Artifakt ElementOfc"/>
        </w:rPr>
      </w:pPr>
      <w:r w:rsidRPr="00C566FE">
        <w:rPr>
          <w:rFonts w:ascii="Artifakt ElementOfc" w:hAnsi="Artifakt ElementOfc" w:cs="Artifakt ElementOfc"/>
          <w:lang w:bidi="de-DE"/>
        </w:rPr>
        <w:t>Modellieren von 3D-Volumenkörper-Bauteilen</w:t>
      </w:r>
    </w:p>
    <w:p w14:paraId="69DFCDFC" w14:textId="77777777" w:rsidR="00B109F2" w:rsidRPr="00C566FE" w:rsidRDefault="00B109F2" w:rsidP="00BF4FCC">
      <w:pPr>
        <w:pStyle w:val="ListParagraph"/>
        <w:numPr>
          <w:ilvl w:val="0"/>
          <w:numId w:val="19"/>
        </w:numPr>
        <w:pBdr>
          <w:top w:val="nil"/>
          <w:left w:val="nil"/>
          <w:bottom w:val="nil"/>
          <w:right w:val="nil"/>
          <w:between w:val="nil"/>
        </w:pBdr>
        <w:spacing w:after="0" w:line="271" w:lineRule="auto"/>
        <w:ind w:left="714" w:hanging="357"/>
        <w:rPr>
          <w:rFonts w:ascii="Artifakt ElementOfc" w:hAnsi="Artifakt ElementOfc" w:cs="Artifakt ElementOfc"/>
        </w:rPr>
      </w:pPr>
      <w:r w:rsidRPr="00C566FE">
        <w:rPr>
          <w:rFonts w:ascii="Artifakt ElementOfc" w:hAnsi="Artifakt ElementOfc" w:cs="Artifakt ElementOfc"/>
          <w:lang w:bidi="de-DE"/>
        </w:rPr>
        <w:t>Anwenden von Elementen wie Abrundungen, Bohrungen und Muster</w:t>
      </w:r>
    </w:p>
    <w:p w14:paraId="49EE31A9" w14:textId="77777777" w:rsidR="00B109F2" w:rsidRPr="00C566FE" w:rsidRDefault="00B109F2" w:rsidP="00BF4FCC">
      <w:pPr>
        <w:pStyle w:val="ListParagraph"/>
        <w:numPr>
          <w:ilvl w:val="0"/>
          <w:numId w:val="19"/>
        </w:numPr>
        <w:pBdr>
          <w:top w:val="nil"/>
          <w:left w:val="nil"/>
          <w:bottom w:val="nil"/>
          <w:right w:val="nil"/>
          <w:between w:val="nil"/>
        </w:pBdr>
        <w:spacing w:after="0" w:line="271" w:lineRule="auto"/>
        <w:ind w:left="714" w:hanging="357"/>
        <w:rPr>
          <w:rFonts w:ascii="Artifakt ElementOfc" w:hAnsi="Artifakt ElementOfc" w:cs="Artifakt ElementOfc"/>
        </w:rPr>
      </w:pPr>
      <w:r w:rsidRPr="00C566FE">
        <w:rPr>
          <w:rFonts w:ascii="Artifakt ElementOfc" w:hAnsi="Artifakt ElementOfc" w:cs="Artifakt ElementOfc"/>
          <w:lang w:bidi="de-DE"/>
        </w:rPr>
        <w:t>Erstellen und Verwalten von Komponentenbaugruppen mit Abhängigkeiten für Komponenten und Gelenken</w:t>
      </w:r>
    </w:p>
    <w:p w14:paraId="51F3F690" w14:textId="77777777" w:rsidR="00B109F2" w:rsidRPr="00C566FE" w:rsidRDefault="00B109F2" w:rsidP="00BF4FCC">
      <w:pPr>
        <w:pStyle w:val="ListParagraph"/>
        <w:numPr>
          <w:ilvl w:val="0"/>
          <w:numId w:val="19"/>
        </w:numPr>
        <w:pBdr>
          <w:top w:val="nil"/>
          <w:left w:val="nil"/>
          <w:bottom w:val="nil"/>
          <w:right w:val="nil"/>
          <w:between w:val="nil"/>
        </w:pBdr>
        <w:spacing w:after="0" w:line="271" w:lineRule="auto"/>
        <w:ind w:left="714" w:hanging="357"/>
        <w:rPr>
          <w:rFonts w:ascii="Artifakt ElementOfc" w:hAnsi="Artifakt ElementOfc" w:cs="Artifakt ElementOfc"/>
        </w:rPr>
      </w:pPr>
      <w:r w:rsidRPr="00C566FE">
        <w:rPr>
          <w:rFonts w:ascii="Artifakt ElementOfc" w:hAnsi="Artifakt ElementOfc" w:cs="Artifakt ElementOfc"/>
          <w:lang w:bidi="de-DE"/>
        </w:rPr>
        <w:t>Erstellen einfacher technischer Zeichnungen mit Bemaßungen</w:t>
      </w:r>
    </w:p>
    <w:p w14:paraId="1746C7CF" w14:textId="77777777" w:rsidR="00B109F2" w:rsidRPr="00C566FE" w:rsidRDefault="00B109F2" w:rsidP="00BF4FCC">
      <w:pPr>
        <w:pStyle w:val="ListParagraph"/>
        <w:numPr>
          <w:ilvl w:val="0"/>
          <w:numId w:val="19"/>
        </w:numPr>
        <w:pBdr>
          <w:top w:val="nil"/>
          <w:left w:val="nil"/>
          <w:bottom w:val="nil"/>
          <w:right w:val="nil"/>
          <w:between w:val="nil"/>
        </w:pBdr>
        <w:spacing w:after="0" w:line="271" w:lineRule="auto"/>
        <w:ind w:left="714" w:hanging="357"/>
        <w:rPr>
          <w:rFonts w:ascii="Artifakt ElementOfc" w:hAnsi="Artifakt ElementOfc" w:cs="Artifakt ElementOfc"/>
        </w:rPr>
      </w:pPr>
      <w:r w:rsidRPr="00C566FE">
        <w:rPr>
          <w:rFonts w:ascii="Artifakt ElementOfc" w:hAnsi="Artifakt ElementOfc" w:cs="Artifakt ElementOfc"/>
          <w:lang w:bidi="de-DE"/>
        </w:rPr>
        <w:t>Rendern einer 3D-Konstruktion</w:t>
      </w:r>
    </w:p>
    <w:p w14:paraId="1FD8CC95" w14:textId="77777777" w:rsidR="00462177" w:rsidRPr="00492C37" w:rsidRDefault="00462177" w:rsidP="00462177">
      <w:pPr>
        <w:pBdr>
          <w:top w:val="nil"/>
          <w:left w:val="nil"/>
          <w:bottom w:val="nil"/>
          <w:right w:val="nil"/>
          <w:between w:val="nil"/>
        </w:pBdr>
        <w:spacing w:after="0"/>
        <w:rPr>
          <w:rFonts w:ascii="Artifakt ElementOfc" w:hAnsi="Artifakt ElementOfc" w:cs="Artifakt ElementOfc"/>
          <w:sz w:val="18"/>
          <w:szCs w:val="18"/>
        </w:rPr>
      </w:pPr>
    </w:p>
    <w:p w14:paraId="383BCC14" w14:textId="261289F8" w:rsidR="00BE76AE" w:rsidRPr="001722CF" w:rsidRDefault="00B75117" w:rsidP="00015BBF">
      <w:pPr>
        <w:spacing w:after="140"/>
        <w:rPr>
          <w:rFonts w:ascii="Artifakt ElementOfc" w:hAnsi="Artifakt ElementOfc" w:cs="Artifakt ElementOfc"/>
          <w:color w:val="000000"/>
          <w:spacing w:val="-1"/>
          <w:shd w:val="clear" w:color="auto" w:fill="FFFFFF"/>
        </w:rPr>
      </w:pPr>
      <w:r w:rsidRPr="001722CF">
        <w:rPr>
          <w:rFonts w:ascii="Artifakt ElementOfc" w:hAnsi="Artifakt ElementOfc" w:cs="Artifakt ElementOfc"/>
          <w:spacing w:val="-1"/>
          <w:shd w:val="clear" w:color="auto" w:fill="FFFFFF"/>
          <w:lang w:bidi="de-DE"/>
        </w:rPr>
        <w:t xml:space="preserve">Jedes Modul ist nachfolgend zusammen mit den vorgeschlagenen Zeitzuweisungen aufgeführt. Die referenzierten Präsentationen basieren auf der schrittweisen Anleitung aus dem Kurs. In den Lernvideos finden Sie detaillierte Anweisungen zu den einzelnen Modulen. </w:t>
      </w:r>
    </w:p>
    <w:p w14:paraId="6B701D62" w14:textId="6637CE42" w:rsidR="00D53212" w:rsidRPr="00C566FE" w:rsidRDefault="00D53212" w:rsidP="00015BBF">
      <w:pPr>
        <w:spacing w:after="140"/>
        <w:rPr>
          <w:rFonts w:ascii="Artifakt ElementOfc" w:hAnsi="Artifakt ElementOfc" w:cs="Artifakt ElementOfc"/>
          <w:b/>
          <w:bCs/>
        </w:rPr>
      </w:pPr>
      <w:r w:rsidRPr="00C566FE">
        <w:rPr>
          <w:rFonts w:ascii="Artifakt ElementOfc" w:hAnsi="Artifakt ElementOfc" w:cs="Artifakt ElementOfc"/>
          <w:b/>
          <w:lang w:bidi="de-DE"/>
        </w:rPr>
        <w:t>Videos:</w:t>
      </w:r>
      <w:r w:rsidRPr="00C566FE">
        <w:rPr>
          <w:rFonts w:ascii="Artifakt ElementOfc" w:hAnsi="Artifakt ElementOfc" w:cs="Artifakt ElementOfc"/>
          <w:lang w:bidi="de-DE"/>
        </w:rPr>
        <w:t xml:space="preserve"> Jedes Video beginnt mit einer Liste der behandelten Lernziele. Der Datensatz, auf den in allen Videos verwiesen wird, steht den Teilnehmern zur Verfügung, damit sie mitmachen oder nach dem Video weiter üben können.</w:t>
      </w:r>
    </w:p>
    <w:p w14:paraId="774A2F37" w14:textId="745E2113" w:rsidR="00D53212" w:rsidRPr="00C566FE" w:rsidRDefault="00D53212" w:rsidP="00015BBF">
      <w:pPr>
        <w:spacing w:after="140"/>
        <w:rPr>
          <w:rFonts w:ascii="Artifakt ElementOfc" w:hAnsi="Artifakt ElementOfc" w:cs="Artifakt ElementOfc"/>
          <w:b/>
          <w:bCs/>
        </w:rPr>
      </w:pPr>
      <w:r w:rsidRPr="00C566FE">
        <w:rPr>
          <w:rFonts w:ascii="Artifakt ElementOfc" w:hAnsi="Artifakt ElementOfc" w:cs="Artifakt ElementOfc"/>
          <w:b/>
          <w:lang w:bidi="de-DE"/>
        </w:rPr>
        <w:t xml:space="preserve">Datensätze: </w:t>
      </w:r>
      <w:r w:rsidRPr="00C566FE">
        <w:rPr>
          <w:rFonts w:ascii="Artifakt ElementOfc" w:hAnsi="Artifakt ElementOfc" w:cs="Artifakt ElementOfc"/>
          <w:lang w:bidi="de-DE"/>
        </w:rPr>
        <w:t>Zur Unterstützung der Lernvideos und Übungen stehen Datensätze zur Verfügung.</w:t>
      </w:r>
    </w:p>
    <w:p w14:paraId="0AEA4672" w14:textId="1B1B583B" w:rsidR="00D53212" w:rsidRPr="00C566FE" w:rsidRDefault="00D53212" w:rsidP="00015BBF">
      <w:pPr>
        <w:spacing w:after="140"/>
        <w:rPr>
          <w:rFonts w:ascii="Artifakt ElementOfc" w:hAnsi="Artifakt ElementOfc" w:cs="Artifakt ElementOfc"/>
          <w:b/>
          <w:bCs/>
        </w:rPr>
      </w:pPr>
      <w:r w:rsidRPr="00C566FE">
        <w:rPr>
          <w:rFonts w:ascii="Artifakt ElementOfc" w:hAnsi="Artifakt ElementOfc" w:cs="Artifakt ElementOfc"/>
          <w:b/>
          <w:lang w:bidi="de-DE"/>
        </w:rPr>
        <w:t xml:space="preserve">Übungen: </w:t>
      </w:r>
      <w:r w:rsidRPr="00C566FE">
        <w:rPr>
          <w:rFonts w:ascii="Artifakt ElementOfc" w:hAnsi="Artifakt ElementOfc" w:cs="Artifakt ElementOfc"/>
          <w:lang w:bidi="de-DE"/>
        </w:rPr>
        <w:t>Übungen bieten den Teilnehmern die Möglichkeit, ihr Wissen zu testen und das Gelernte anzuwenden. Jede Übungslektion umfasst einen Datensatz und eine schrittweise Lösung.</w:t>
      </w:r>
    </w:p>
    <w:p w14:paraId="19FAA049" w14:textId="7AF0F328" w:rsidR="00D53212" w:rsidRPr="00C566FE" w:rsidRDefault="00D53212" w:rsidP="00015BBF">
      <w:pPr>
        <w:spacing w:after="140"/>
        <w:rPr>
          <w:rFonts w:ascii="Artifakt ElementOfc" w:hAnsi="Artifakt ElementOfc" w:cs="Artifakt ElementOfc"/>
        </w:rPr>
      </w:pPr>
      <w:r w:rsidRPr="00C566FE">
        <w:rPr>
          <w:rFonts w:ascii="Artifakt ElementOfc" w:hAnsi="Artifakt ElementOfc" w:cs="Artifakt ElementOfc"/>
          <w:b/>
          <w:lang w:bidi="de-DE"/>
        </w:rPr>
        <w:t xml:space="preserve">Challenge-Übungen: </w:t>
      </w:r>
      <w:r w:rsidRPr="00C566FE">
        <w:rPr>
          <w:rFonts w:ascii="Artifakt ElementOfc" w:hAnsi="Artifakt ElementOfc" w:cs="Artifakt ElementOfc"/>
          <w:lang w:bidi="de-DE"/>
        </w:rPr>
        <w:t>Eine zusätzliche Aufgabe konzentriert sich auf eine Reihe von Themen, die im Kurs behandelt werden. Um diese Challenge zu meistern, müssen die Teilnehmer ihre Fähigkeiten und die erlernten Techniken in einem realen Szenario anwenden.</w:t>
      </w:r>
    </w:p>
    <w:p w14:paraId="635DD5FE" w14:textId="04C32E4D" w:rsidR="00D53212" w:rsidRPr="00C566FE" w:rsidRDefault="00D53212" w:rsidP="00492C37">
      <w:pPr>
        <w:spacing w:after="140"/>
        <w:rPr>
          <w:rFonts w:ascii="Artifakt ElementOfc" w:hAnsi="Artifakt ElementOfc" w:cs="Artifakt ElementOfc"/>
          <w:b/>
          <w:bCs/>
        </w:rPr>
      </w:pPr>
      <w:r w:rsidRPr="00C566FE">
        <w:rPr>
          <w:rFonts w:ascii="Artifakt ElementOfc" w:hAnsi="Artifakt ElementOfc" w:cs="Artifakt ElementOfc"/>
          <w:b/>
          <w:lang w:bidi="de-DE"/>
        </w:rPr>
        <w:lastRenderedPageBreak/>
        <w:t xml:space="preserve">Video-Quizfragen: </w:t>
      </w:r>
      <w:r w:rsidRPr="00C566FE">
        <w:rPr>
          <w:rFonts w:ascii="Artifakt ElementOfc" w:hAnsi="Artifakt ElementOfc" w:cs="Artifakt ElementOfc"/>
          <w:lang w:bidi="de-DE"/>
        </w:rPr>
        <w:t>Jedes Kursvideo enthält Quizfragen. Es werden Timecodes bereitgestellt, damit die Teilnehmer die relevanten Abschnitte des Videos bei Fragen wiederholen können, die sie zuvor falsch beantwortet haben.</w:t>
      </w:r>
    </w:p>
    <w:p w14:paraId="45CB5492" w14:textId="11D4C5E9" w:rsidR="00D53212" w:rsidRPr="00C566FE" w:rsidRDefault="00D53212" w:rsidP="00492C37">
      <w:pPr>
        <w:spacing w:after="140"/>
        <w:rPr>
          <w:rFonts w:ascii="Artifakt ElementOfc" w:hAnsi="Artifakt ElementOfc" w:cs="Artifakt ElementOfc"/>
        </w:rPr>
      </w:pPr>
      <w:r w:rsidRPr="00C566FE">
        <w:rPr>
          <w:rFonts w:ascii="Artifakt ElementOfc" w:hAnsi="Artifakt ElementOfc" w:cs="Artifakt ElementOfc"/>
          <w:b/>
          <w:lang w:bidi="de-DE"/>
        </w:rPr>
        <w:t>Abschließende Testfragen</w:t>
      </w:r>
      <w:r w:rsidRPr="00663AFD">
        <w:rPr>
          <w:rFonts w:ascii="Artifakt ElementOfc" w:hAnsi="Artifakt ElementOfc" w:cs="Artifakt ElementOfc"/>
          <w:b/>
          <w:bCs/>
          <w:lang w:bidi="de-DE"/>
        </w:rPr>
        <w:t>:</w:t>
      </w:r>
      <w:r w:rsidRPr="00C566FE">
        <w:rPr>
          <w:rFonts w:ascii="Artifakt ElementOfc" w:hAnsi="Artifakt ElementOfc" w:cs="Artifakt ElementOfc"/>
          <w:lang w:bidi="de-DE"/>
        </w:rPr>
        <w:t xml:space="preserve"> Am Ende des Kurses finden Sie eine Reihe von prüfungsähnlichen Fragen, mit denen die Teilnehmer bewerten können, was sie über Multiple-Choice-Fragen hinaus gelernt haben.</w:t>
      </w:r>
    </w:p>
    <w:p w14:paraId="638986BD" w14:textId="77777777" w:rsidR="00D53212" w:rsidRPr="00C566FE" w:rsidRDefault="00D53212" w:rsidP="00D53212">
      <w:pPr>
        <w:pBdr>
          <w:top w:val="single" w:sz="4" w:space="1" w:color="auto"/>
        </w:pBdr>
        <w:rPr>
          <w:rFonts w:ascii="Artifakt ElementOfc" w:hAnsi="Artifakt ElementOfc" w:cs="Artifakt ElementOfc"/>
          <w:b/>
          <w:color w:val="000000"/>
          <w:shd w:val="clear" w:color="auto" w:fill="FFFFFF"/>
        </w:rPr>
      </w:pPr>
    </w:p>
    <w:p w14:paraId="2E02FDCB" w14:textId="77777777" w:rsidR="00D53212" w:rsidRPr="00C566FE" w:rsidRDefault="00D53212" w:rsidP="00D53212">
      <w:pPr>
        <w:pBdr>
          <w:top w:val="single" w:sz="4" w:space="1" w:color="auto"/>
        </w:pBdr>
        <w:rPr>
          <w:rFonts w:ascii="Artifakt ElementOfc" w:hAnsi="Artifakt ElementOfc" w:cs="Artifakt ElementOfc"/>
          <w:b/>
          <w:color w:val="000000"/>
          <w:shd w:val="clear" w:color="auto" w:fill="FFFFFF"/>
        </w:rPr>
        <w:sectPr w:rsidR="00D53212" w:rsidRPr="00C566FE" w:rsidSect="00D53212">
          <w:type w:val="continuous"/>
          <w:pgSz w:w="12240" w:h="15840"/>
          <w:pgMar w:top="720" w:right="720" w:bottom="720" w:left="720" w:header="720" w:footer="720" w:gutter="0"/>
          <w:cols w:space="720"/>
          <w:titlePg/>
          <w:docGrid w:linePitch="360"/>
        </w:sectPr>
      </w:pPr>
    </w:p>
    <w:p w14:paraId="0B466980" w14:textId="1ACEC264" w:rsidR="00FB5514" w:rsidRPr="00C566FE" w:rsidRDefault="00FB5514" w:rsidP="00FB5514">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Einstieg</w:t>
      </w:r>
    </w:p>
    <w:p w14:paraId="274A0328" w14:textId="77777777" w:rsidR="00FB5514" w:rsidRPr="00C566FE" w:rsidRDefault="00FB5514" w:rsidP="00FB5514">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Erforderliche Gesamtzeit für Modul: </w:t>
      </w:r>
      <w:r w:rsidRPr="00C566FE">
        <w:rPr>
          <w:rFonts w:ascii="Artifakt ElementOfc" w:hAnsi="Artifakt ElementOfc" w:cs="Artifakt ElementOfc"/>
          <w:shd w:val="clear" w:color="auto" w:fill="FFFFFF"/>
          <w:lang w:bidi="de-DE"/>
        </w:rPr>
        <w:t>20 Minuten</w:t>
      </w:r>
    </w:p>
    <w:p w14:paraId="5D67DD16" w14:textId="77777777" w:rsidR="00FB5514" w:rsidRPr="00C566FE" w:rsidRDefault="00FB5514" w:rsidP="00FB5514">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Besprechen der Ziele: </w:t>
      </w:r>
      <w:r w:rsidRPr="00C566FE">
        <w:rPr>
          <w:rFonts w:ascii="Artifakt ElementOfc" w:hAnsi="Artifakt ElementOfc" w:cs="Artifakt ElementOfc"/>
          <w:shd w:val="clear" w:color="auto" w:fill="FFFFFF"/>
          <w:lang w:bidi="de-DE"/>
        </w:rPr>
        <w:t>3 Minuten</w:t>
      </w:r>
    </w:p>
    <w:p w14:paraId="749980BC" w14:textId="77777777" w:rsidR="00FB5514" w:rsidRPr="00C566FE" w:rsidRDefault="00FB5514" w:rsidP="00FB5514">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Demo: </w:t>
      </w:r>
      <w:r w:rsidRPr="00C566FE">
        <w:rPr>
          <w:rFonts w:ascii="Artifakt ElementOfc" w:hAnsi="Artifakt ElementOfc" w:cs="Artifakt ElementOfc"/>
          <w:shd w:val="clear" w:color="auto" w:fill="FFFFFF"/>
          <w:lang w:bidi="de-DE"/>
        </w:rPr>
        <w:t>10 Minuten</w:t>
      </w:r>
    </w:p>
    <w:p w14:paraId="3FECB424" w14:textId="77777777" w:rsidR="00FB5514" w:rsidRPr="00C566FE" w:rsidRDefault="00FB5514" w:rsidP="00FB5514">
      <w:pPr>
        <w:pStyle w:val="ListParagraph"/>
        <w:numPr>
          <w:ilvl w:val="0"/>
          <w:numId w:val="13"/>
        </w:numPr>
        <w:rPr>
          <w:rFonts w:ascii="Artifakt ElementOfc" w:hAnsi="Artifakt ElementOfc" w:cs="Artifakt ElementOfc"/>
          <w:color w:val="000000"/>
          <w:shd w:val="clear" w:color="auto" w:fill="FFFFFF"/>
        </w:rPr>
      </w:pPr>
      <w:r w:rsidRPr="00C566FE">
        <w:rPr>
          <w:rFonts w:ascii="Artifakt ElementOfc" w:hAnsi="Artifakt ElementOfc" w:cs="Artifakt ElementOfc"/>
          <w:shd w:val="clear" w:color="auto" w:fill="FFFFFF"/>
          <w:lang w:bidi="de-DE"/>
        </w:rPr>
        <w:t>Durchsicht der Kursübersicht und Lernziele</w:t>
      </w:r>
    </w:p>
    <w:p w14:paraId="76C7AF0D" w14:textId="77777777" w:rsidR="00FB5514" w:rsidRPr="00C566FE" w:rsidRDefault="00FB5514" w:rsidP="00FB5514">
      <w:pPr>
        <w:pStyle w:val="ListParagraph"/>
        <w:numPr>
          <w:ilvl w:val="0"/>
          <w:numId w:val="13"/>
        </w:numPr>
        <w:rPr>
          <w:rFonts w:ascii="Artifakt ElementOfc" w:hAnsi="Artifakt ElementOfc" w:cs="Artifakt ElementOfc"/>
          <w:color w:val="000000"/>
          <w:shd w:val="clear" w:color="auto" w:fill="FFFFFF"/>
        </w:rPr>
      </w:pPr>
      <w:r w:rsidRPr="00C566FE">
        <w:rPr>
          <w:rFonts w:ascii="Artifakt ElementOfc" w:hAnsi="Artifakt ElementOfc" w:cs="Artifakt ElementOfc"/>
          <w:shd w:val="clear" w:color="auto" w:fill="FFFFFF"/>
          <w:lang w:bidi="de-DE"/>
        </w:rPr>
        <w:t>Herunterladen der Kursressourcen und Software</w:t>
      </w:r>
    </w:p>
    <w:p w14:paraId="65938E17" w14:textId="77777777" w:rsidR="00FB5514" w:rsidRPr="00C566FE" w:rsidRDefault="00FB5514" w:rsidP="00FB5514">
      <w:pPr>
        <w:pStyle w:val="ListParagraph"/>
        <w:numPr>
          <w:ilvl w:val="0"/>
          <w:numId w:val="13"/>
        </w:numPr>
        <w:rPr>
          <w:rFonts w:ascii="Artifakt ElementOfc" w:hAnsi="Artifakt ElementOfc" w:cs="Artifakt ElementOfc"/>
          <w:color w:val="000000"/>
          <w:shd w:val="clear" w:color="auto" w:fill="FFFFFF"/>
        </w:rPr>
      </w:pPr>
      <w:r w:rsidRPr="00C566FE">
        <w:rPr>
          <w:rFonts w:ascii="Artifakt ElementOfc" w:hAnsi="Artifakt ElementOfc" w:cs="Artifakt ElementOfc"/>
          <w:shd w:val="clear" w:color="auto" w:fill="FFFFFF"/>
          <w:lang w:bidi="de-DE"/>
        </w:rPr>
        <w:t>Erstellen einer Autodesk-ID</w:t>
      </w:r>
    </w:p>
    <w:p w14:paraId="68BEF8AC" w14:textId="77777777" w:rsidR="00FB5514" w:rsidRPr="00C566FE" w:rsidRDefault="00FB5514" w:rsidP="00FB5514">
      <w:pPr>
        <w:pStyle w:val="ListParagraph"/>
        <w:numPr>
          <w:ilvl w:val="0"/>
          <w:numId w:val="13"/>
        </w:numPr>
        <w:rPr>
          <w:rFonts w:ascii="Artifakt ElementOfc" w:hAnsi="Artifakt ElementOfc" w:cs="Artifakt ElementOfc"/>
          <w:color w:val="000000"/>
          <w:shd w:val="clear" w:color="auto" w:fill="FFFFFF"/>
        </w:rPr>
      </w:pPr>
      <w:r w:rsidRPr="00C566FE">
        <w:rPr>
          <w:rFonts w:ascii="Artifakt ElementOfc" w:hAnsi="Artifakt ElementOfc" w:cs="Artifakt ElementOfc"/>
          <w:shd w:val="clear" w:color="auto" w:fill="FFFFFF"/>
          <w:lang w:bidi="de-DE"/>
        </w:rPr>
        <w:t>Installieren der Software</w:t>
      </w:r>
    </w:p>
    <w:p w14:paraId="0156C30B" w14:textId="77777777" w:rsidR="00FB5514" w:rsidRPr="00C566FE" w:rsidRDefault="00FB5514" w:rsidP="00FB5514">
      <w:pPr>
        <w:pStyle w:val="ListParagraph"/>
        <w:numPr>
          <w:ilvl w:val="0"/>
          <w:numId w:val="13"/>
        </w:numPr>
        <w:rPr>
          <w:rFonts w:ascii="Artifakt ElementOfc" w:hAnsi="Artifakt ElementOfc" w:cs="Artifakt ElementOfc"/>
          <w:color w:val="000000"/>
          <w:shd w:val="clear" w:color="auto" w:fill="FFFFFF"/>
        </w:rPr>
      </w:pPr>
      <w:r w:rsidRPr="00C566FE">
        <w:rPr>
          <w:rFonts w:ascii="Artifakt ElementOfc" w:hAnsi="Artifakt ElementOfc" w:cs="Artifakt ElementOfc"/>
          <w:shd w:val="clear" w:color="auto" w:fill="FFFFFF"/>
          <w:lang w:bidi="de-DE"/>
        </w:rPr>
        <w:t>Ansehen der Anfangsaktivität und der Artikel</w:t>
      </w:r>
    </w:p>
    <w:p w14:paraId="78852754" w14:textId="77777777" w:rsidR="00FB5514" w:rsidRPr="00C566FE" w:rsidRDefault="00FB5514" w:rsidP="00FB5514">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Praktische Übungen: </w:t>
      </w:r>
      <w:r w:rsidRPr="00C566FE">
        <w:rPr>
          <w:rFonts w:ascii="Artifakt ElementOfc" w:hAnsi="Artifakt ElementOfc" w:cs="Artifakt ElementOfc"/>
          <w:shd w:val="clear" w:color="auto" w:fill="FFFFFF"/>
          <w:lang w:bidi="de-DE"/>
        </w:rPr>
        <w:t>5 Minuten</w:t>
      </w:r>
    </w:p>
    <w:p w14:paraId="264C5535" w14:textId="074351D7" w:rsidR="001816EE" w:rsidRPr="00C566FE" w:rsidRDefault="00FB5514" w:rsidP="00FB5514">
      <w:pPr>
        <w:rPr>
          <w:rFonts w:ascii="Artifakt ElementOfc" w:hAnsi="Artifakt ElementOfc" w:cs="Artifakt ElementOfc"/>
          <w:bCs/>
          <w:color w:val="000000"/>
          <w:shd w:val="clear" w:color="auto" w:fill="FFFFFF"/>
        </w:rPr>
      </w:pPr>
      <w:r w:rsidRPr="00C566FE">
        <w:rPr>
          <w:rFonts w:ascii="Artifakt ElementOfc" w:hAnsi="Artifakt ElementOfc" w:cs="Artifakt ElementOfc"/>
          <w:b/>
          <w:shd w:val="clear" w:color="auto" w:fill="FFFFFF"/>
          <w:lang w:bidi="de-DE"/>
        </w:rPr>
        <w:t xml:space="preserve">Überprüfen der Ziele: </w:t>
      </w:r>
      <w:r w:rsidRPr="00C566FE">
        <w:rPr>
          <w:rFonts w:ascii="Artifakt ElementOfc" w:hAnsi="Artifakt ElementOfc" w:cs="Artifakt ElementOfc"/>
          <w:shd w:val="clear" w:color="auto" w:fill="FFFFFF"/>
          <w:lang w:bidi="de-DE"/>
        </w:rPr>
        <w:t>2 Minuten</w:t>
      </w:r>
    </w:p>
    <w:p w14:paraId="05CA8853" w14:textId="77777777" w:rsidR="0089678B" w:rsidRPr="00C566FE" w:rsidRDefault="0089678B" w:rsidP="0089678B">
      <w:pPr>
        <w:pBdr>
          <w:top w:val="single" w:sz="4" w:space="1" w:color="auto"/>
        </w:pBdr>
        <w:rPr>
          <w:rFonts w:ascii="Artifakt ElementOfc" w:hAnsi="Artifakt ElementOfc" w:cs="Artifakt ElementOfc"/>
          <w:b/>
          <w:color w:val="000000"/>
          <w:shd w:val="clear" w:color="auto" w:fill="FFFFFF"/>
        </w:rPr>
      </w:pPr>
    </w:p>
    <w:p w14:paraId="45DC8629" w14:textId="77777777" w:rsidR="00C441B9" w:rsidRPr="00C566FE" w:rsidRDefault="00C441B9" w:rsidP="0089678B">
      <w:pPr>
        <w:pBdr>
          <w:top w:val="single" w:sz="4" w:space="1" w:color="auto"/>
        </w:pBdr>
        <w:rPr>
          <w:rFonts w:ascii="Artifakt ElementOfc" w:hAnsi="Artifakt ElementOfc" w:cs="Artifakt ElementOfc"/>
          <w:b/>
          <w:color w:val="000000"/>
          <w:shd w:val="clear" w:color="auto" w:fill="FFFFFF"/>
        </w:rPr>
        <w:sectPr w:rsidR="00C441B9" w:rsidRPr="00C566FE" w:rsidSect="0084434D">
          <w:type w:val="continuous"/>
          <w:pgSz w:w="12240" w:h="15840"/>
          <w:pgMar w:top="720" w:right="720" w:bottom="720" w:left="720" w:header="720" w:footer="720" w:gutter="0"/>
          <w:cols w:space="720"/>
          <w:titlePg/>
          <w:docGrid w:linePitch="360"/>
        </w:sectPr>
      </w:pPr>
    </w:p>
    <w:p w14:paraId="38139A9A" w14:textId="3A9D5B23" w:rsidR="00B75117" w:rsidRPr="00C566FE" w:rsidRDefault="004B2E00" w:rsidP="000A207F">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Einrichten von und Navigieren in Fusion</w:t>
      </w:r>
    </w:p>
    <w:p w14:paraId="631ED944" w14:textId="73390BE6"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Erforderliche Gesamtzeit: </w:t>
      </w:r>
      <w:r w:rsidRPr="00C566FE">
        <w:rPr>
          <w:rFonts w:ascii="Artifakt ElementOfc" w:hAnsi="Artifakt ElementOfc" w:cs="Artifakt ElementOfc"/>
          <w:shd w:val="clear" w:color="auto" w:fill="FFFFFF"/>
          <w:lang w:bidi="de-DE"/>
        </w:rPr>
        <w:t xml:space="preserve">63 Minuten </w:t>
      </w:r>
    </w:p>
    <w:p w14:paraId="3181DEF2" w14:textId="77777777"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Besprechen der Ziele: </w:t>
      </w:r>
      <w:r w:rsidRPr="00C566FE">
        <w:rPr>
          <w:rFonts w:ascii="Artifakt ElementOfc" w:hAnsi="Artifakt ElementOfc" w:cs="Artifakt ElementOfc"/>
          <w:shd w:val="clear" w:color="auto" w:fill="FFFFFF"/>
          <w:lang w:bidi="de-DE"/>
        </w:rPr>
        <w:t>3 Minuten</w:t>
      </w:r>
    </w:p>
    <w:p w14:paraId="5E52AA33" w14:textId="77777777"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Demo: </w:t>
      </w:r>
      <w:r w:rsidRPr="00C566FE">
        <w:rPr>
          <w:rFonts w:ascii="Artifakt ElementOfc" w:hAnsi="Artifakt ElementOfc" w:cs="Artifakt ElementOfc"/>
          <w:shd w:val="clear" w:color="auto" w:fill="FFFFFF"/>
          <w:lang w:bidi="de-DE"/>
        </w:rPr>
        <w:t>15 Minuten</w:t>
      </w:r>
    </w:p>
    <w:p w14:paraId="4CF2F7B0" w14:textId="5FA20923" w:rsidR="00BD13D3" w:rsidRPr="00C566FE" w:rsidRDefault="00BD13D3" w:rsidP="00BD13D3">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Navigieren durch die Fusion-Benutzeroberfläche</w:t>
      </w:r>
    </w:p>
    <w:p w14:paraId="201506E9" w14:textId="77777777" w:rsidR="00BD13D3" w:rsidRPr="00C566FE" w:rsidRDefault="00BD13D3" w:rsidP="00BD13D3">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eines Projekt und eines Unterordners</w:t>
      </w:r>
    </w:p>
    <w:p w14:paraId="61B6E8AB" w14:textId="77777777" w:rsidR="00BD13D3" w:rsidRPr="00C566FE" w:rsidRDefault="00BD13D3" w:rsidP="00BD13D3">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Bearbeiten eines 3D-Modells</w:t>
      </w:r>
    </w:p>
    <w:p w14:paraId="15B6AB75" w14:textId="2FC5A10B" w:rsidR="001E4417" w:rsidRPr="00C566FE" w:rsidRDefault="00B75117" w:rsidP="00B75117">
      <w:pPr>
        <w:rPr>
          <w:rFonts w:ascii="Artifakt ElementOfc" w:hAnsi="Artifakt ElementOfc" w:cs="Artifakt ElementOfc"/>
          <w:bCs/>
          <w:color w:val="000000"/>
          <w:shd w:val="clear" w:color="auto" w:fill="FFFFFF"/>
        </w:rPr>
      </w:pPr>
      <w:r w:rsidRPr="00C566FE">
        <w:rPr>
          <w:rFonts w:ascii="Artifakt ElementOfc" w:hAnsi="Artifakt ElementOfc" w:cs="Artifakt ElementOfc"/>
          <w:b/>
          <w:shd w:val="clear" w:color="auto" w:fill="FFFFFF"/>
          <w:lang w:bidi="de-DE"/>
        </w:rPr>
        <w:t xml:space="preserve">Praktische Übungen: </w:t>
      </w:r>
      <w:r w:rsidRPr="00C566FE">
        <w:rPr>
          <w:rFonts w:ascii="Artifakt ElementOfc" w:hAnsi="Artifakt ElementOfc" w:cs="Artifakt ElementOfc"/>
          <w:shd w:val="clear" w:color="auto" w:fill="FFFFFF"/>
          <w:lang w:bidi="de-DE"/>
        </w:rPr>
        <w:t>13 Minuten</w:t>
      </w:r>
    </w:p>
    <w:p w14:paraId="720DC4A9" w14:textId="6F39B4F2" w:rsidR="00C441B9" w:rsidRPr="00C566FE" w:rsidRDefault="00B75117" w:rsidP="00B75117">
      <w:pPr>
        <w:rPr>
          <w:rFonts w:ascii="Artifakt ElementOfc" w:hAnsi="Artifakt ElementOfc" w:cs="Artifakt ElementOfc"/>
          <w:bCs/>
          <w:color w:val="000000"/>
          <w:shd w:val="clear" w:color="auto" w:fill="FFFFFF"/>
        </w:rPr>
      </w:pPr>
      <w:r w:rsidRPr="00C566FE">
        <w:rPr>
          <w:rFonts w:ascii="Artifakt ElementOfc" w:hAnsi="Artifakt ElementOfc" w:cs="Artifakt ElementOfc"/>
          <w:b/>
          <w:shd w:val="clear" w:color="auto" w:fill="FFFFFF"/>
          <w:lang w:bidi="de-DE"/>
        </w:rPr>
        <w:t xml:space="preserve">Überprüfen der Ziele: </w:t>
      </w:r>
      <w:r w:rsidRPr="00C566FE">
        <w:rPr>
          <w:rFonts w:ascii="Artifakt ElementOfc" w:hAnsi="Artifakt ElementOfc" w:cs="Artifakt ElementOfc"/>
          <w:shd w:val="clear" w:color="auto" w:fill="FFFFFF"/>
          <w:lang w:bidi="de-DE"/>
        </w:rPr>
        <w:t>2 Minuten</w:t>
      </w:r>
    </w:p>
    <w:p w14:paraId="153E771E" w14:textId="77777777" w:rsidR="000A207F" w:rsidRPr="00C566FE" w:rsidRDefault="000A207F" w:rsidP="000A207F">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Datensätze:</w:t>
      </w:r>
    </w:p>
    <w:p w14:paraId="61C69904" w14:textId="4C2D908B" w:rsidR="00E05307" w:rsidRPr="002812AF" w:rsidRDefault="005C551E" w:rsidP="003F38DA">
      <w:pPr>
        <w:spacing w:after="0"/>
        <w:rPr>
          <w:rFonts w:ascii="Artifakt ElementOfc" w:hAnsi="Artifakt ElementOfc" w:cs="Artifakt ElementOfc"/>
          <w:i/>
          <w:iCs/>
          <w:shd w:val="clear" w:color="auto" w:fill="FFFFFF"/>
          <w:lang w:val="en-IN"/>
        </w:rPr>
      </w:pPr>
      <w:r w:rsidRPr="002812AF">
        <w:rPr>
          <w:rFonts w:ascii="Artifakt ElementOfc" w:hAnsi="Artifakt ElementOfc" w:cs="Artifakt ElementOfc"/>
          <w:i/>
          <w:shd w:val="clear" w:color="auto" w:fill="FFFFFF"/>
          <w:lang w:val="en-IN" w:bidi="de-DE"/>
        </w:rPr>
        <w:t xml:space="preserve">90128A331_Zinc-Plated Alloy Steel Socket Head </w:t>
      </w:r>
      <w:proofErr w:type="spellStart"/>
      <w:r w:rsidRPr="002812AF">
        <w:rPr>
          <w:rFonts w:ascii="Artifakt ElementOfc" w:hAnsi="Artifakt ElementOfc" w:cs="Artifakt ElementOfc"/>
          <w:i/>
          <w:shd w:val="clear" w:color="auto" w:fill="FFFFFF"/>
          <w:lang w:val="en-IN" w:bidi="de-DE"/>
        </w:rPr>
        <w:t>Screw.step</w:t>
      </w:r>
      <w:proofErr w:type="spellEnd"/>
    </w:p>
    <w:p w14:paraId="1842F5FD" w14:textId="77777777" w:rsidR="003F38DA" w:rsidRPr="002812AF" w:rsidRDefault="003F38DA" w:rsidP="003F38DA">
      <w:pPr>
        <w:spacing w:after="0"/>
        <w:rPr>
          <w:rFonts w:ascii="Artifakt ElementOfc" w:hAnsi="Artifakt ElementOfc" w:cs="Artifakt ElementOfc"/>
          <w:shd w:val="clear" w:color="auto" w:fill="FFFFFF"/>
          <w:lang w:val="en-IN"/>
        </w:rPr>
      </w:pPr>
    </w:p>
    <w:p w14:paraId="09A2CCA3" w14:textId="77777777" w:rsidR="000A207F" w:rsidRPr="00C566FE" w:rsidRDefault="000A207F" w:rsidP="000A207F">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Aufgaben:</w:t>
      </w:r>
    </w:p>
    <w:p w14:paraId="4591319A" w14:textId="17C8FE55" w:rsidR="000A207F" w:rsidRPr="00C566FE" w:rsidRDefault="000A207F" w:rsidP="000A207F">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Übungslektion:</w:t>
      </w:r>
      <w:r w:rsidRPr="00C566FE">
        <w:rPr>
          <w:rFonts w:ascii="Artifakt ElementOfc" w:hAnsi="Artifakt ElementOfc" w:cs="Artifakt ElementOfc"/>
          <w:shd w:val="clear" w:color="auto" w:fill="FFFFFF"/>
          <w:lang w:bidi="de-DE"/>
        </w:rPr>
        <w:t xml:space="preserve"> 10 Minuten</w:t>
      </w:r>
    </w:p>
    <w:p w14:paraId="51AA8764" w14:textId="77E49620" w:rsidR="000A207F" w:rsidRPr="00C566FE" w:rsidRDefault="000A207F" w:rsidP="000A207F">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Challenge-Übung:</w:t>
      </w:r>
      <w:r w:rsidRPr="00C566FE">
        <w:rPr>
          <w:rFonts w:ascii="Artifakt ElementOfc" w:hAnsi="Artifakt ElementOfc" w:cs="Artifakt ElementOfc"/>
          <w:shd w:val="clear" w:color="auto" w:fill="FFFFFF"/>
          <w:lang w:bidi="de-DE"/>
        </w:rPr>
        <w:t xml:space="preserve"> 5 Minuten</w:t>
      </w:r>
    </w:p>
    <w:p w14:paraId="5127F48E" w14:textId="23B31D6D" w:rsidR="002F6F65" w:rsidRPr="00C566FE" w:rsidRDefault="002F6F65" w:rsidP="002F6F65">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Modul-Quiz: </w:t>
      </w:r>
      <w:r w:rsidRPr="00C566FE">
        <w:rPr>
          <w:rFonts w:ascii="Artifakt ElementOfc" w:hAnsi="Artifakt ElementOfc" w:cs="Artifakt ElementOfc"/>
          <w:shd w:val="clear" w:color="auto" w:fill="FFFFFF"/>
          <w:lang w:bidi="de-DE"/>
        </w:rPr>
        <w:t>15 Minuten</w:t>
      </w:r>
    </w:p>
    <w:p w14:paraId="2FF70596" w14:textId="77777777" w:rsidR="002F6F65" w:rsidRPr="00C566FE" w:rsidRDefault="002F6F65" w:rsidP="002F6F65">
      <w:pPr>
        <w:rPr>
          <w:rFonts w:ascii="Artifakt ElementOfc" w:hAnsi="Artifakt ElementOfc" w:cs="Artifakt ElementOfc"/>
          <w:b/>
          <w:color w:val="000000"/>
          <w:shd w:val="clear" w:color="auto" w:fill="FFFFFF"/>
        </w:rPr>
      </w:pPr>
    </w:p>
    <w:p w14:paraId="403E2216" w14:textId="77777777" w:rsidR="00D53212" w:rsidRPr="00C566FE" w:rsidRDefault="00D53212" w:rsidP="002F6F65">
      <w:pPr>
        <w:rPr>
          <w:rFonts w:ascii="Artifakt ElementOfc" w:hAnsi="Artifakt ElementOfc" w:cs="Artifakt ElementOfc"/>
          <w:b/>
          <w:color w:val="000000"/>
          <w:shd w:val="clear" w:color="auto" w:fill="FFFFFF"/>
        </w:rPr>
      </w:pPr>
    </w:p>
    <w:p w14:paraId="6E28B71C" w14:textId="642F1AFB" w:rsidR="00D53212" w:rsidRPr="00C566FE" w:rsidRDefault="00D53212" w:rsidP="002F6F65">
      <w:pPr>
        <w:rPr>
          <w:rFonts w:ascii="Artifakt ElementOfc" w:hAnsi="Artifakt ElementOfc" w:cs="Artifakt ElementOfc"/>
          <w:b/>
          <w:color w:val="000000"/>
          <w:shd w:val="clear" w:color="auto" w:fill="FFFFFF"/>
        </w:rPr>
        <w:sectPr w:rsidR="00D53212" w:rsidRPr="00C566FE" w:rsidSect="0089678B">
          <w:type w:val="continuous"/>
          <w:pgSz w:w="12240" w:h="15840"/>
          <w:pgMar w:top="720" w:right="720" w:bottom="720" w:left="720" w:header="720" w:footer="720" w:gutter="0"/>
          <w:cols w:num="2" w:space="720"/>
          <w:titlePg/>
          <w:docGrid w:linePitch="360"/>
        </w:sectPr>
      </w:pPr>
    </w:p>
    <w:p w14:paraId="6793FEDF" w14:textId="77777777" w:rsidR="00B75117" w:rsidRPr="00C566FE" w:rsidRDefault="00B75117" w:rsidP="0089678B">
      <w:pPr>
        <w:pBdr>
          <w:top w:val="single" w:sz="4" w:space="1" w:color="auto"/>
        </w:pBdr>
        <w:rPr>
          <w:rFonts w:ascii="Artifakt ElementOfc" w:hAnsi="Artifakt ElementOfc" w:cs="Artifakt ElementOfc"/>
          <w:b/>
          <w:color w:val="000000"/>
          <w:shd w:val="clear" w:color="auto" w:fill="FFFFFF"/>
        </w:rPr>
      </w:pPr>
    </w:p>
    <w:p w14:paraId="33A5A5AD" w14:textId="77777777" w:rsidR="000A207F" w:rsidRPr="00C566FE" w:rsidRDefault="000A207F" w:rsidP="00B75117">
      <w:pPr>
        <w:rPr>
          <w:rFonts w:ascii="Artifakt ElementOfc" w:hAnsi="Artifakt ElementOfc" w:cs="Artifakt ElementOfc"/>
          <w:b/>
          <w:color w:val="000000"/>
          <w:shd w:val="clear" w:color="auto" w:fill="FFFFFF"/>
        </w:rPr>
        <w:sectPr w:rsidR="000A207F" w:rsidRPr="00C566FE" w:rsidSect="0084434D">
          <w:type w:val="continuous"/>
          <w:pgSz w:w="12240" w:h="15840"/>
          <w:pgMar w:top="720" w:right="720" w:bottom="720" w:left="720" w:header="720" w:footer="720" w:gutter="0"/>
          <w:cols w:space="720"/>
          <w:titlePg/>
          <w:docGrid w:linePitch="360"/>
        </w:sectPr>
      </w:pPr>
    </w:p>
    <w:p w14:paraId="74D1B091" w14:textId="2D7D1628" w:rsidR="00B75117" w:rsidRPr="00C566FE" w:rsidRDefault="00884856"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lastRenderedPageBreak/>
        <w:t>Erstellen einfacher 3D-Bauteile</w:t>
      </w:r>
    </w:p>
    <w:p w14:paraId="2B6F98E6" w14:textId="53490B50"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Erforderliche Gesamtzeit: </w:t>
      </w:r>
      <w:r w:rsidRPr="00C566FE">
        <w:rPr>
          <w:rFonts w:ascii="Artifakt ElementOfc" w:hAnsi="Artifakt ElementOfc" w:cs="Artifakt ElementOfc"/>
          <w:shd w:val="clear" w:color="auto" w:fill="FFFFFF"/>
          <w:lang w:bidi="de-DE"/>
        </w:rPr>
        <w:t xml:space="preserve">99 Minuten </w:t>
      </w:r>
    </w:p>
    <w:p w14:paraId="73496A85" w14:textId="77777777"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Besprechen der Ziele: </w:t>
      </w:r>
      <w:r w:rsidRPr="00C566FE">
        <w:rPr>
          <w:rFonts w:ascii="Artifakt ElementOfc" w:hAnsi="Artifakt ElementOfc" w:cs="Artifakt ElementOfc"/>
          <w:shd w:val="clear" w:color="auto" w:fill="FFFFFF"/>
          <w:lang w:bidi="de-DE"/>
        </w:rPr>
        <w:t>3 Minuten</w:t>
      </w:r>
    </w:p>
    <w:p w14:paraId="62886EA5" w14:textId="77777777" w:rsidR="00B75117" w:rsidRPr="00C566FE" w:rsidRDefault="00B75117" w:rsidP="00B75117">
      <w:pPr>
        <w:rPr>
          <w:rFonts w:ascii="Artifakt ElementOfc" w:hAnsi="Artifakt ElementOfc" w:cs="Artifakt ElementOfc"/>
          <w:color w:val="000000"/>
          <w:shd w:val="clear" w:color="auto" w:fill="FFFFFF"/>
        </w:rPr>
      </w:pPr>
      <w:r w:rsidRPr="00C566FE">
        <w:rPr>
          <w:rFonts w:ascii="Artifakt ElementOfc" w:hAnsi="Artifakt ElementOfc" w:cs="Artifakt ElementOfc"/>
          <w:b/>
          <w:shd w:val="clear" w:color="auto" w:fill="FFFFFF"/>
          <w:lang w:bidi="de-DE"/>
        </w:rPr>
        <w:t xml:space="preserve">Präsentation: </w:t>
      </w:r>
      <w:r w:rsidRPr="00C566FE">
        <w:rPr>
          <w:rFonts w:ascii="Artifakt ElementOfc" w:hAnsi="Artifakt ElementOfc" w:cs="Artifakt ElementOfc"/>
          <w:shd w:val="clear" w:color="auto" w:fill="FFFFFF"/>
          <w:lang w:bidi="de-DE"/>
        </w:rPr>
        <w:t>15 Minuten</w:t>
      </w:r>
    </w:p>
    <w:p w14:paraId="070273E8" w14:textId="77777777" w:rsidR="006A2034" w:rsidRPr="00C566FE" w:rsidRDefault="006A2034" w:rsidP="006A2034">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einer Skizze</w:t>
      </w:r>
    </w:p>
    <w:p w14:paraId="042532EC" w14:textId="77777777" w:rsidR="006A2034" w:rsidRPr="00C566FE" w:rsidRDefault="006A2034" w:rsidP="006A2034">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Definieren einer Skizze mit Bemaßungen und Abhängigkeiten</w:t>
      </w:r>
    </w:p>
    <w:p w14:paraId="221F3E96" w14:textId="77777777" w:rsidR="006A2034" w:rsidRPr="00C566FE" w:rsidRDefault="006A2034" w:rsidP="006A2034">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eines extrudierten Volumenkörpers</w:t>
      </w:r>
    </w:p>
    <w:p w14:paraId="01AFC184" w14:textId="5C943668" w:rsidR="00D53212" w:rsidRPr="00C566FE" w:rsidRDefault="006A2034" w:rsidP="00B75117">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eines Rotationsvolumenkörpers</w:t>
      </w:r>
    </w:p>
    <w:p w14:paraId="23014676" w14:textId="5FE224EF"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Praktische Übungen: </w:t>
      </w:r>
      <w:r w:rsidRPr="00C566FE">
        <w:rPr>
          <w:rFonts w:ascii="Artifakt ElementOfc" w:hAnsi="Artifakt ElementOfc" w:cs="Artifakt ElementOfc"/>
          <w:shd w:val="clear" w:color="auto" w:fill="FFFFFF"/>
          <w:lang w:bidi="de-DE"/>
        </w:rPr>
        <w:t>29 Minuten</w:t>
      </w:r>
    </w:p>
    <w:p w14:paraId="02F8F237" w14:textId="77777777" w:rsidR="000A207F" w:rsidRPr="00C566FE" w:rsidRDefault="000A207F"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Überprüfen der Ziele: </w:t>
      </w:r>
      <w:r w:rsidRPr="00C566FE">
        <w:rPr>
          <w:rFonts w:ascii="Artifakt ElementOfc" w:hAnsi="Artifakt ElementOfc" w:cs="Artifakt ElementOfc"/>
          <w:shd w:val="clear" w:color="auto" w:fill="FFFFFF"/>
          <w:lang w:bidi="de-DE"/>
        </w:rPr>
        <w:t>2 Minuten</w:t>
      </w:r>
    </w:p>
    <w:p w14:paraId="218F9935" w14:textId="6B1B0DBF" w:rsidR="006123BC" w:rsidRPr="00C566FE" w:rsidRDefault="000A207F" w:rsidP="00D53212">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Datensätze: </w:t>
      </w:r>
      <w:r w:rsidRPr="00C566FE">
        <w:rPr>
          <w:rFonts w:ascii="Artifakt ElementOfc" w:hAnsi="Artifakt ElementOfc" w:cs="Artifakt ElementOfc"/>
          <w:shd w:val="clear" w:color="auto" w:fill="FFFFFF"/>
          <w:lang w:bidi="de-DE"/>
        </w:rPr>
        <w:t>nicht zutreffend</w:t>
      </w:r>
    </w:p>
    <w:p w14:paraId="424C14A5" w14:textId="77777777" w:rsidR="000A207F" w:rsidRPr="00C566FE" w:rsidRDefault="000A207F" w:rsidP="000A207F">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Aufgaben:</w:t>
      </w:r>
    </w:p>
    <w:p w14:paraId="7BC0D7ED" w14:textId="2916CF49" w:rsidR="000A207F" w:rsidRPr="00C566FE" w:rsidRDefault="000A207F" w:rsidP="000A207F">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Übungslektion:</w:t>
      </w:r>
      <w:r w:rsidRPr="00C566FE">
        <w:rPr>
          <w:rFonts w:ascii="Artifakt ElementOfc" w:hAnsi="Artifakt ElementOfc" w:cs="Artifakt ElementOfc"/>
          <w:shd w:val="clear" w:color="auto" w:fill="FFFFFF"/>
          <w:lang w:bidi="de-DE"/>
        </w:rPr>
        <w:t xml:space="preserve"> 15 Minuten</w:t>
      </w:r>
    </w:p>
    <w:p w14:paraId="3028A512" w14:textId="6A0D7651" w:rsidR="000A207F" w:rsidRPr="00C566FE" w:rsidRDefault="000A207F" w:rsidP="000A207F">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Challenge-Übung:</w:t>
      </w:r>
      <w:r w:rsidRPr="00C566FE">
        <w:rPr>
          <w:rFonts w:ascii="Artifakt ElementOfc" w:hAnsi="Artifakt ElementOfc" w:cs="Artifakt ElementOfc"/>
          <w:shd w:val="clear" w:color="auto" w:fill="FFFFFF"/>
          <w:lang w:bidi="de-DE"/>
        </w:rPr>
        <w:t xml:space="preserve"> 20 Minuten</w:t>
      </w:r>
    </w:p>
    <w:p w14:paraId="7920F79B" w14:textId="77777777" w:rsidR="002F6F65" w:rsidRPr="00C566FE" w:rsidRDefault="002F6F65" w:rsidP="002F6F65">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Modul-Quiz: </w:t>
      </w:r>
      <w:r w:rsidRPr="00C566FE">
        <w:rPr>
          <w:rFonts w:ascii="Artifakt ElementOfc" w:hAnsi="Artifakt ElementOfc" w:cs="Artifakt ElementOfc"/>
          <w:shd w:val="clear" w:color="auto" w:fill="FFFFFF"/>
          <w:lang w:bidi="de-DE"/>
        </w:rPr>
        <w:t>15 Minuten</w:t>
      </w:r>
    </w:p>
    <w:p w14:paraId="76251B66" w14:textId="77777777" w:rsidR="002F6F65" w:rsidRDefault="002F6F65" w:rsidP="00197900">
      <w:pPr>
        <w:rPr>
          <w:rFonts w:ascii="Artifakt ElementOfc" w:hAnsi="Artifakt ElementOfc" w:cs="Artifakt ElementOfc"/>
          <w:b/>
          <w:color w:val="000000"/>
          <w:shd w:val="clear" w:color="auto" w:fill="FFFFFF"/>
        </w:rPr>
      </w:pPr>
    </w:p>
    <w:p w14:paraId="08870ED0" w14:textId="77777777" w:rsidR="003901AD" w:rsidRPr="00C566FE" w:rsidRDefault="003901AD" w:rsidP="00197900">
      <w:pPr>
        <w:rPr>
          <w:rFonts w:ascii="Artifakt ElementOfc" w:hAnsi="Artifakt ElementOfc" w:cs="Artifakt ElementOfc"/>
          <w:b/>
          <w:color w:val="000000"/>
          <w:shd w:val="clear" w:color="auto" w:fill="FFFFFF"/>
        </w:rPr>
      </w:pPr>
    </w:p>
    <w:p w14:paraId="225174B0" w14:textId="40A1B5AA" w:rsidR="00D53212" w:rsidRPr="00C566FE" w:rsidRDefault="00D53212" w:rsidP="00197900">
      <w:pPr>
        <w:rPr>
          <w:rFonts w:ascii="Artifakt ElementOfc" w:hAnsi="Artifakt ElementOfc" w:cs="Artifakt ElementOfc"/>
          <w:b/>
          <w:color w:val="000000"/>
          <w:shd w:val="clear" w:color="auto" w:fill="FFFFFF"/>
        </w:rPr>
        <w:sectPr w:rsidR="00D53212" w:rsidRPr="00C566FE" w:rsidSect="0089678B">
          <w:type w:val="continuous"/>
          <w:pgSz w:w="12240" w:h="15840"/>
          <w:pgMar w:top="720" w:right="720" w:bottom="720" w:left="720" w:header="720" w:footer="720" w:gutter="0"/>
          <w:cols w:num="2" w:space="720"/>
          <w:titlePg/>
          <w:docGrid w:linePitch="360"/>
        </w:sectPr>
      </w:pPr>
    </w:p>
    <w:p w14:paraId="10171EFA" w14:textId="77777777" w:rsidR="00B75117" w:rsidRPr="00C566FE" w:rsidRDefault="00B75117" w:rsidP="0089678B">
      <w:pPr>
        <w:pBdr>
          <w:top w:val="single" w:sz="4" w:space="1" w:color="auto"/>
        </w:pBdr>
        <w:rPr>
          <w:rFonts w:ascii="Artifakt ElementOfc" w:hAnsi="Artifakt ElementOfc" w:cs="Artifakt ElementOfc"/>
          <w:b/>
          <w:color w:val="000000"/>
          <w:shd w:val="clear" w:color="auto" w:fill="FFFFFF"/>
        </w:rPr>
      </w:pPr>
    </w:p>
    <w:p w14:paraId="620C1B15" w14:textId="77777777" w:rsidR="00980658" w:rsidRPr="00C566FE" w:rsidRDefault="00980658" w:rsidP="00B75117">
      <w:pPr>
        <w:rPr>
          <w:rFonts w:ascii="Artifakt ElementOfc" w:hAnsi="Artifakt ElementOfc" w:cs="Artifakt ElementOfc"/>
          <w:b/>
          <w:color w:val="000000"/>
          <w:shd w:val="clear" w:color="auto" w:fill="FFFFFF"/>
        </w:rPr>
        <w:sectPr w:rsidR="00980658" w:rsidRPr="00C566FE" w:rsidSect="0084434D">
          <w:type w:val="continuous"/>
          <w:pgSz w:w="12240" w:h="15840"/>
          <w:pgMar w:top="720" w:right="720" w:bottom="720" w:left="720" w:header="720" w:footer="720" w:gutter="0"/>
          <w:cols w:space="720"/>
          <w:titlePg/>
          <w:docGrid w:linePitch="360"/>
        </w:sectPr>
      </w:pPr>
    </w:p>
    <w:p w14:paraId="0577F2AA" w14:textId="3CF5704C" w:rsidR="00B75117" w:rsidRPr="00C566FE" w:rsidRDefault="00406428"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Erstellen eines detaillierten gedrehten Bauteils</w:t>
      </w:r>
    </w:p>
    <w:p w14:paraId="65A504CD" w14:textId="3B0C48B9"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Erforderliche Gesamtzeit: </w:t>
      </w:r>
      <w:r w:rsidRPr="00C566FE">
        <w:rPr>
          <w:rFonts w:ascii="Artifakt ElementOfc" w:hAnsi="Artifakt ElementOfc" w:cs="Artifakt ElementOfc"/>
          <w:shd w:val="clear" w:color="auto" w:fill="FFFFFF"/>
          <w:lang w:bidi="de-DE"/>
        </w:rPr>
        <w:t xml:space="preserve">90 Minuten </w:t>
      </w:r>
    </w:p>
    <w:p w14:paraId="06B60A49" w14:textId="77777777"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Besprechen der Ziele: </w:t>
      </w:r>
      <w:r w:rsidRPr="00C566FE">
        <w:rPr>
          <w:rFonts w:ascii="Artifakt ElementOfc" w:hAnsi="Artifakt ElementOfc" w:cs="Artifakt ElementOfc"/>
          <w:shd w:val="clear" w:color="auto" w:fill="FFFFFF"/>
          <w:lang w:bidi="de-DE"/>
        </w:rPr>
        <w:t>3 Minuten</w:t>
      </w:r>
    </w:p>
    <w:p w14:paraId="10B555E2" w14:textId="77777777"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Präsentation: </w:t>
      </w:r>
      <w:r w:rsidRPr="00C566FE">
        <w:rPr>
          <w:rFonts w:ascii="Artifakt ElementOfc" w:hAnsi="Artifakt ElementOfc" w:cs="Artifakt ElementOfc"/>
          <w:shd w:val="clear" w:color="auto" w:fill="FFFFFF"/>
          <w:lang w:bidi="de-DE"/>
        </w:rPr>
        <w:t>15 Minuten</w:t>
      </w:r>
    </w:p>
    <w:p w14:paraId="26B93F5D" w14:textId="77777777" w:rsidR="00406428" w:rsidRPr="00C566FE" w:rsidRDefault="00406428" w:rsidP="0040642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einer detaillierten Skizze</w:t>
      </w:r>
    </w:p>
    <w:p w14:paraId="2BC0970C" w14:textId="77777777" w:rsidR="00406428" w:rsidRPr="00C566FE" w:rsidRDefault="00406428" w:rsidP="0040642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Anwenden von Bemaßungen und Abhängigkeiten</w:t>
      </w:r>
    </w:p>
    <w:p w14:paraId="166F6D0C" w14:textId="77777777" w:rsidR="00406428" w:rsidRPr="00C566FE" w:rsidRDefault="00406428" w:rsidP="0040642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eines Rotationskörpers</w:t>
      </w:r>
    </w:p>
    <w:p w14:paraId="4BB715FD" w14:textId="77777777" w:rsidR="00406428" w:rsidRPr="00C566FE" w:rsidRDefault="00406428" w:rsidP="0040642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eines modellierten Gewindes</w:t>
      </w:r>
    </w:p>
    <w:p w14:paraId="1B35DD01" w14:textId="49D36054" w:rsidR="00DF372D" w:rsidRPr="00C566FE" w:rsidRDefault="00406428" w:rsidP="0040642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Anwenden eines Materials</w:t>
      </w:r>
    </w:p>
    <w:p w14:paraId="580E671B" w14:textId="524BC387"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Praktische Übungen: </w:t>
      </w:r>
      <w:r w:rsidRPr="00C566FE">
        <w:rPr>
          <w:rFonts w:ascii="Artifakt ElementOfc" w:hAnsi="Artifakt ElementOfc" w:cs="Artifakt ElementOfc"/>
          <w:shd w:val="clear" w:color="auto" w:fill="FFFFFF"/>
          <w:lang w:bidi="de-DE"/>
        </w:rPr>
        <w:t>20 Minuten</w:t>
      </w:r>
    </w:p>
    <w:p w14:paraId="27583949" w14:textId="6E318576" w:rsidR="00355831" w:rsidRPr="00C566FE" w:rsidRDefault="00B75117" w:rsidP="00980658">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Überprüfen der Ziele: </w:t>
      </w:r>
      <w:r w:rsidRPr="00C566FE">
        <w:rPr>
          <w:rFonts w:ascii="Artifakt ElementOfc" w:hAnsi="Artifakt ElementOfc" w:cs="Artifakt ElementOfc"/>
          <w:shd w:val="clear" w:color="auto" w:fill="FFFFFF"/>
          <w:lang w:bidi="de-DE"/>
        </w:rPr>
        <w:t>2 Minuten</w:t>
      </w:r>
    </w:p>
    <w:p w14:paraId="175BC2BB" w14:textId="3065347F" w:rsidR="00980658" w:rsidRPr="00C566FE" w:rsidRDefault="00980658" w:rsidP="00980658">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Aufgaben:</w:t>
      </w:r>
    </w:p>
    <w:p w14:paraId="364A458B" w14:textId="5B49AA58" w:rsidR="00980658" w:rsidRPr="00C566FE" w:rsidRDefault="00980658" w:rsidP="00980658">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Übungslektion:</w:t>
      </w:r>
      <w:r w:rsidRPr="00C566FE">
        <w:rPr>
          <w:rFonts w:ascii="Artifakt ElementOfc" w:hAnsi="Artifakt ElementOfc" w:cs="Artifakt ElementOfc"/>
          <w:shd w:val="clear" w:color="auto" w:fill="FFFFFF"/>
          <w:lang w:bidi="de-DE"/>
        </w:rPr>
        <w:t xml:space="preserve"> 15 Minuten</w:t>
      </w:r>
    </w:p>
    <w:p w14:paraId="513BAEB2" w14:textId="35CB5BD2" w:rsidR="00B971A1" w:rsidRPr="00C566FE" w:rsidRDefault="00980658" w:rsidP="00B971A1">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Challenge-Übung:</w:t>
      </w:r>
      <w:r w:rsidRPr="00C566FE">
        <w:rPr>
          <w:rFonts w:ascii="Artifakt ElementOfc" w:hAnsi="Artifakt ElementOfc" w:cs="Artifakt ElementOfc"/>
          <w:shd w:val="clear" w:color="auto" w:fill="FFFFFF"/>
          <w:lang w:bidi="de-DE"/>
        </w:rPr>
        <w:t xml:space="preserve"> 20 Minuten</w:t>
      </w:r>
    </w:p>
    <w:p w14:paraId="550FB842" w14:textId="77777777" w:rsidR="00B971A1" w:rsidRPr="00C566FE" w:rsidRDefault="00B971A1" w:rsidP="00B971A1">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Modul-Quiz: </w:t>
      </w:r>
      <w:r w:rsidRPr="00C566FE">
        <w:rPr>
          <w:rFonts w:ascii="Artifakt ElementOfc" w:hAnsi="Artifakt ElementOfc" w:cs="Artifakt ElementOfc"/>
          <w:shd w:val="clear" w:color="auto" w:fill="FFFFFF"/>
          <w:lang w:bidi="de-DE"/>
        </w:rPr>
        <w:t>15 Minuten</w:t>
      </w:r>
    </w:p>
    <w:p w14:paraId="5A000312" w14:textId="77777777" w:rsidR="00D53212" w:rsidRPr="00C566FE" w:rsidRDefault="00D53212" w:rsidP="002C0EC6">
      <w:pPr>
        <w:pStyle w:val="ListParagraph"/>
        <w:rPr>
          <w:rFonts w:ascii="Artifakt ElementOfc" w:hAnsi="Artifakt ElementOfc" w:cs="Artifakt ElementOfc"/>
          <w:b/>
          <w:color w:val="000000"/>
          <w:shd w:val="clear" w:color="auto" w:fill="FFFFFF"/>
        </w:rPr>
      </w:pPr>
    </w:p>
    <w:p w14:paraId="3FB077B7" w14:textId="77777777" w:rsidR="00D53212" w:rsidRDefault="00D53212" w:rsidP="00D53212">
      <w:pPr>
        <w:pStyle w:val="ListParagraph"/>
        <w:rPr>
          <w:rFonts w:ascii="Artifakt ElementOfc" w:hAnsi="Artifakt ElementOfc" w:cs="Artifakt ElementOfc"/>
          <w:b/>
          <w:color w:val="000000"/>
          <w:shd w:val="clear" w:color="auto" w:fill="FFFFFF"/>
        </w:rPr>
      </w:pPr>
    </w:p>
    <w:p w14:paraId="749EC005" w14:textId="77777777" w:rsidR="00B123A4" w:rsidRPr="00C566FE" w:rsidRDefault="00B123A4" w:rsidP="00D53212">
      <w:pPr>
        <w:pStyle w:val="ListParagraph"/>
        <w:rPr>
          <w:rFonts w:ascii="Artifakt ElementOfc" w:hAnsi="Artifakt ElementOfc" w:cs="Artifakt ElementOfc"/>
          <w:b/>
          <w:color w:val="000000"/>
          <w:shd w:val="clear" w:color="auto" w:fill="FFFFFF"/>
        </w:rPr>
      </w:pPr>
    </w:p>
    <w:p w14:paraId="5A5AB585" w14:textId="324D0EC0" w:rsidR="00B971A1" w:rsidRPr="00C566FE" w:rsidRDefault="00B971A1" w:rsidP="00B971A1">
      <w:pPr>
        <w:rPr>
          <w:rFonts w:ascii="Artifakt ElementOfc" w:hAnsi="Artifakt ElementOfc" w:cs="Artifakt ElementOfc"/>
          <w:b/>
          <w:color w:val="000000"/>
          <w:shd w:val="clear" w:color="auto" w:fill="FFFFFF"/>
        </w:rPr>
        <w:sectPr w:rsidR="00B971A1" w:rsidRPr="00C566FE" w:rsidSect="0089678B">
          <w:type w:val="continuous"/>
          <w:pgSz w:w="12240" w:h="15840"/>
          <w:pgMar w:top="720" w:right="720" w:bottom="720" w:left="720" w:header="720" w:footer="720" w:gutter="0"/>
          <w:cols w:num="2" w:space="720"/>
          <w:titlePg/>
          <w:docGrid w:linePitch="360"/>
        </w:sectPr>
      </w:pPr>
    </w:p>
    <w:p w14:paraId="3C8AA72D" w14:textId="12F5A99A" w:rsidR="00D53212" w:rsidRPr="00C566FE" w:rsidRDefault="00D53212">
      <w:pPr>
        <w:spacing w:after="0" w:line="240" w:lineRule="auto"/>
        <w:rPr>
          <w:rFonts w:ascii="Artifakt ElementOfc" w:hAnsi="Artifakt ElementOfc" w:cs="Artifakt ElementOfc"/>
          <w:bCs/>
          <w:color w:val="000000"/>
          <w:shd w:val="clear" w:color="auto" w:fill="FFFFFF"/>
        </w:rPr>
      </w:pPr>
      <w:r w:rsidRPr="00C566FE">
        <w:rPr>
          <w:rFonts w:ascii="Artifakt ElementOfc" w:hAnsi="Artifakt ElementOfc" w:cs="Artifakt ElementOfc"/>
          <w:shd w:val="clear" w:color="auto" w:fill="FFFFFF"/>
          <w:lang w:bidi="de-DE"/>
        </w:rPr>
        <w:br w:type="page"/>
      </w:r>
    </w:p>
    <w:p w14:paraId="757837F5" w14:textId="77777777" w:rsidR="00AC5767" w:rsidRPr="00C566FE" w:rsidRDefault="00AC5767" w:rsidP="006532F5">
      <w:pPr>
        <w:rPr>
          <w:rFonts w:ascii="Artifakt ElementOfc" w:hAnsi="Artifakt ElementOfc" w:cs="Artifakt ElementOfc"/>
          <w:bCs/>
          <w:color w:val="000000"/>
          <w:shd w:val="clear" w:color="auto" w:fill="FFFFFF"/>
        </w:rPr>
      </w:pPr>
    </w:p>
    <w:p w14:paraId="0B431DB9" w14:textId="77777777" w:rsidR="00B75117" w:rsidRPr="00C566FE" w:rsidRDefault="00B75117" w:rsidP="0089678B">
      <w:pPr>
        <w:pBdr>
          <w:top w:val="single" w:sz="4" w:space="1" w:color="auto"/>
        </w:pBdr>
        <w:rPr>
          <w:rFonts w:ascii="Artifakt ElementOfc" w:hAnsi="Artifakt ElementOfc" w:cs="Artifakt ElementOfc"/>
          <w:b/>
          <w:color w:val="000000"/>
          <w:shd w:val="clear" w:color="auto" w:fill="FFFFFF"/>
        </w:rPr>
      </w:pPr>
    </w:p>
    <w:p w14:paraId="28D7E892" w14:textId="77777777" w:rsidR="00980658" w:rsidRPr="00C566FE" w:rsidRDefault="00980658" w:rsidP="00B75117">
      <w:pPr>
        <w:rPr>
          <w:rFonts w:ascii="Artifakt ElementOfc" w:hAnsi="Artifakt ElementOfc" w:cs="Artifakt ElementOfc"/>
          <w:b/>
          <w:color w:val="000000"/>
          <w:shd w:val="clear" w:color="auto" w:fill="FFFFFF"/>
        </w:rPr>
        <w:sectPr w:rsidR="00980658" w:rsidRPr="00C566FE" w:rsidSect="0084434D">
          <w:type w:val="continuous"/>
          <w:pgSz w:w="12240" w:h="15840"/>
          <w:pgMar w:top="720" w:right="720" w:bottom="720" w:left="720" w:header="720" w:footer="720" w:gutter="0"/>
          <w:cols w:space="720"/>
          <w:titlePg/>
          <w:docGrid w:linePitch="360"/>
        </w:sectPr>
      </w:pPr>
    </w:p>
    <w:p w14:paraId="7E0202E0" w14:textId="43B4C7FC" w:rsidR="00B75117" w:rsidRPr="00C566FE" w:rsidRDefault="00F60CAB"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Erstellen und Ändern eines komplexen Bauteils</w:t>
      </w:r>
    </w:p>
    <w:p w14:paraId="2E354369" w14:textId="09DB01AE"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Erforderliche Gesamtzeit: </w:t>
      </w:r>
      <w:r w:rsidRPr="00C566FE">
        <w:rPr>
          <w:rFonts w:ascii="Artifakt ElementOfc" w:hAnsi="Artifakt ElementOfc" w:cs="Artifakt ElementOfc"/>
          <w:shd w:val="clear" w:color="auto" w:fill="FFFFFF"/>
          <w:lang w:bidi="de-DE"/>
        </w:rPr>
        <w:t>143 Minuten</w:t>
      </w:r>
    </w:p>
    <w:p w14:paraId="4C67ECAF" w14:textId="77777777"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Besprechen der Ziele: </w:t>
      </w:r>
      <w:r w:rsidRPr="00C566FE">
        <w:rPr>
          <w:rFonts w:ascii="Artifakt ElementOfc" w:hAnsi="Artifakt ElementOfc" w:cs="Artifakt ElementOfc"/>
          <w:shd w:val="clear" w:color="auto" w:fill="FFFFFF"/>
          <w:lang w:bidi="de-DE"/>
        </w:rPr>
        <w:t>3 Minuten</w:t>
      </w:r>
    </w:p>
    <w:p w14:paraId="49EFD1BC" w14:textId="77777777"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Präsentation: </w:t>
      </w:r>
      <w:r w:rsidRPr="00C566FE">
        <w:rPr>
          <w:rFonts w:ascii="Artifakt ElementOfc" w:hAnsi="Artifakt ElementOfc" w:cs="Artifakt ElementOfc"/>
          <w:shd w:val="clear" w:color="auto" w:fill="FFFFFF"/>
          <w:lang w:bidi="de-DE"/>
        </w:rPr>
        <w:t xml:space="preserve">15 Minuten </w:t>
      </w:r>
    </w:p>
    <w:p w14:paraId="44BC0DD6" w14:textId="77777777" w:rsidR="00550988" w:rsidRPr="00C566FE" w:rsidRDefault="00550988" w:rsidP="0055098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einer vollständig definierten Skizze</w:t>
      </w:r>
    </w:p>
    <w:p w14:paraId="7D6B942B" w14:textId="77777777" w:rsidR="00550988" w:rsidRPr="00C566FE" w:rsidRDefault="00550988" w:rsidP="0055098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eines Extrusionsschnitts mit Verjüngung</w:t>
      </w:r>
    </w:p>
    <w:p w14:paraId="23203620" w14:textId="77777777" w:rsidR="00550988" w:rsidRPr="00C566FE" w:rsidRDefault="00550988" w:rsidP="0055098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Spiegeln von Skizzen und Elementen</w:t>
      </w:r>
    </w:p>
    <w:p w14:paraId="25C930E2" w14:textId="77777777" w:rsidR="00550988" w:rsidRPr="00C566FE" w:rsidRDefault="00550988" w:rsidP="0055098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Verwenden des Werkzeugs Bohrung</w:t>
      </w:r>
    </w:p>
    <w:p w14:paraId="32651DFA" w14:textId="77777777" w:rsidR="00550988" w:rsidRPr="00C566FE" w:rsidRDefault="00550988" w:rsidP="0055098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eines Rotationsschnitts</w:t>
      </w:r>
    </w:p>
    <w:p w14:paraId="6C3BCB6C" w14:textId="77777777" w:rsidR="00550988" w:rsidRPr="00C566FE" w:rsidRDefault="00550988" w:rsidP="00550988">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Anwenden eines Materials und einer Darstellung</w:t>
      </w:r>
    </w:p>
    <w:p w14:paraId="461AB387" w14:textId="77777777" w:rsidR="00D53212" w:rsidRPr="00C566FE" w:rsidRDefault="00D53212" w:rsidP="00B75117">
      <w:pPr>
        <w:rPr>
          <w:rFonts w:ascii="Artifakt ElementOfc" w:hAnsi="Artifakt ElementOfc" w:cs="Artifakt ElementOfc"/>
          <w:b/>
          <w:color w:val="000000"/>
          <w:shd w:val="clear" w:color="auto" w:fill="FFFFFF"/>
        </w:rPr>
      </w:pPr>
    </w:p>
    <w:p w14:paraId="151EEC64" w14:textId="1C536371" w:rsidR="00B75117" w:rsidRPr="00C566FE" w:rsidRDefault="00B75117" w:rsidP="00B75117">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Praktische Übungen: </w:t>
      </w:r>
      <w:r w:rsidRPr="00C566FE">
        <w:rPr>
          <w:rFonts w:ascii="Artifakt ElementOfc" w:hAnsi="Artifakt ElementOfc" w:cs="Artifakt ElementOfc"/>
          <w:shd w:val="clear" w:color="auto" w:fill="FFFFFF"/>
          <w:lang w:bidi="de-DE"/>
        </w:rPr>
        <w:t>28 Minuten</w:t>
      </w:r>
    </w:p>
    <w:p w14:paraId="49E981C8" w14:textId="456123F3" w:rsidR="00597AEC" w:rsidRPr="00C566FE" w:rsidRDefault="00B75117" w:rsidP="00980658">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Überprüfen der Ziele: </w:t>
      </w:r>
      <w:r w:rsidRPr="00C566FE">
        <w:rPr>
          <w:rFonts w:ascii="Artifakt ElementOfc" w:hAnsi="Artifakt ElementOfc" w:cs="Artifakt ElementOfc"/>
          <w:shd w:val="clear" w:color="auto" w:fill="FFFFFF"/>
          <w:lang w:bidi="de-DE"/>
        </w:rPr>
        <w:t>2 Minuten</w:t>
      </w:r>
    </w:p>
    <w:p w14:paraId="274424D1" w14:textId="049B03B2" w:rsidR="00980658" w:rsidRPr="00C566FE" w:rsidRDefault="00980658" w:rsidP="00980658">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Aufgaben: </w:t>
      </w:r>
    </w:p>
    <w:p w14:paraId="7DEFA21C" w14:textId="71D89B4A" w:rsidR="004B0A63" w:rsidRPr="00C566FE" w:rsidRDefault="00C7016D" w:rsidP="002279F0">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Übungslektion:</w:t>
      </w:r>
      <w:r w:rsidRPr="00C566FE">
        <w:rPr>
          <w:rFonts w:ascii="Artifakt ElementOfc" w:hAnsi="Artifakt ElementOfc" w:cs="Artifakt ElementOfc"/>
          <w:shd w:val="clear" w:color="auto" w:fill="FFFFFF"/>
          <w:lang w:bidi="de-DE"/>
        </w:rPr>
        <w:t xml:space="preserve"> 30 Minuten</w:t>
      </w:r>
    </w:p>
    <w:p w14:paraId="3F2A1E22" w14:textId="2C5A28DA" w:rsidR="00347352" w:rsidRPr="00C566FE" w:rsidRDefault="00597AEC" w:rsidP="00347352">
      <w:pPr>
        <w:pStyle w:val="ListParagraph"/>
        <w:numPr>
          <w:ilvl w:val="1"/>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i/>
          <w:shd w:val="clear" w:color="auto" w:fill="FFFFFF"/>
          <w:lang w:bidi="de-DE"/>
        </w:rPr>
        <w:t>Pedal Practice.f3d</w:t>
      </w:r>
    </w:p>
    <w:p w14:paraId="2252B5E4" w14:textId="33FD7ADE" w:rsidR="000E75EF" w:rsidRPr="00C566FE" w:rsidRDefault="00980658" w:rsidP="00412139">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Challenge-Übung:</w:t>
      </w:r>
      <w:r w:rsidRPr="00C566FE">
        <w:rPr>
          <w:rFonts w:ascii="Artifakt ElementOfc" w:hAnsi="Artifakt ElementOfc" w:cs="Artifakt ElementOfc"/>
          <w:shd w:val="clear" w:color="auto" w:fill="FFFFFF"/>
          <w:lang w:bidi="de-DE"/>
        </w:rPr>
        <w:t xml:space="preserve"> 40 Minuten</w:t>
      </w:r>
    </w:p>
    <w:p w14:paraId="473CBCCC" w14:textId="77777777" w:rsidR="00B971A1" w:rsidRPr="00C566FE" w:rsidRDefault="00B971A1" w:rsidP="00B971A1">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Modul-Quiz: </w:t>
      </w:r>
      <w:r w:rsidRPr="00C566FE">
        <w:rPr>
          <w:rFonts w:ascii="Artifakt ElementOfc" w:hAnsi="Artifakt ElementOfc" w:cs="Artifakt ElementOfc"/>
          <w:shd w:val="clear" w:color="auto" w:fill="FFFFFF"/>
          <w:lang w:bidi="de-DE"/>
        </w:rPr>
        <w:t>15 Minuten</w:t>
      </w:r>
    </w:p>
    <w:p w14:paraId="69F1692C" w14:textId="77777777" w:rsidR="00B971A1" w:rsidRPr="00C566FE" w:rsidRDefault="00B971A1" w:rsidP="000E75EF">
      <w:pPr>
        <w:rPr>
          <w:rFonts w:ascii="Artifakt ElementOfc" w:hAnsi="Artifakt ElementOfc" w:cs="Artifakt ElementOfc"/>
          <w:b/>
          <w:color w:val="000000"/>
          <w:shd w:val="clear" w:color="auto" w:fill="FFFFFF"/>
        </w:rPr>
      </w:pPr>
    </w:p>
    <w:p w14:paraId="7B689113" w14:textId="77777777" w:rsidR="00D53212" w:rsidRPr="00C566FE" w:rsidRDefault="00D53212" w:rsidP="000E75EF">
      <w:pPr>
        <w:rPr>
          <w:rFonts w:ascii="Artifakt ElementOfc" w:hAnsi="Artifakt ElementOfc" w:cs="Artifakt ElementOfc"/>
          <w:b/>
          <w:color w:val="000000"/>
          <w:shd w:val="clear" w:color="auto" w:fill="FFFFFF"/>
        </w:rPr>
      </w:pPr>
    </w:p>
    <w:p w14:paraId="77139B79" w14:textId="77777777" w:rsidR="00D53212" w:rsidRPr="00C566FE" w:rsidRDefault="00D53212" w:rsidP="000E75EF">
      <w:pPr>
        <w:rPr>
          <w:rFonts w:ascii="Artifakt ElementOfc" w:hAnsi="Artifakt ElementOfc" w:cs="Artifakt ElementOfc"/>
          <w:b/>
          <w:color w:val="000000"/>
          <w:shd w:val="clear" w:color="auto" w:fill="FFFFFF"/>
        </w:rPr>
      </w:pPr>
    </w:p>
    <w:p w14:paraId="3A3B52BA" w14:textId="77777777" w:rsidR="00D53212" w:rsidRPr="00C566FE" w:rsidRDefault="00D53212" w:rsidP="000E75EF">
      <w:pPr>
        <w:rPr>
          <w:rFonts w:ascii="Artifakt ElementOfc" w:hAnsi="Artifakt ElementOfc" w:cs="Artifakt ElementOfc"/>
          <w:b/>
          <w:color w:val="000000"/>
          <w:shd w:val="clear" w:color="auto" w:fill="FFFFFF"/>
        </w:rPr>
      </w:pPr>
    </w:p>
    <w:p w14:paraId="7C453426" w14:textId="2CA71EBB" w:rsidR="00D53212" w:rsidRPr="00C566FE" w:rsidRDefault="00D53212" w:rsidP="000E75EF">
      <w:pPr>
        <w:rPr>
          <w:rFonts w:ascii="Artifakt ElementOfc" w:hAnsi="Artifakt ElementOfc" w:cs="Artifakt ElementOfc"/>
          <w:b/>
          <w:color w:val="000000"/>
          <w:shd w:val="clear" w:color="auto" w:fill="FFFFFF"/>
        </w:rPr>
        <w:sectPr w:rsidR="00D53212" w:rsidRPr="00C566FE" w:rsidSect="0089678B">
          <w:type w:val="continuous"/>
          <w:pgSz w:w="12240" w:h="15840"/>
          <w:pgMar w:top="720" w:right="720" w:bottom="720" w:left="720" w:header="720" w:footer="720" w:gutter="0"/>
          <w:cols w:num="2" w:space="720"/>
          <w:titlePg/>
          <w:docGrid w:linePitch="360"/>
        </w:sectPr>
      </w:pPr>
    </w:p>
    <w:p w14:paraId="3001D7C4" w14:textId="77777777" w:rsidR="004745AC" w:rsidRPr="00C566FE" w:rsidRDefault="004745AC" w:rsidP="004745AC">
      <w:pPr>
        <w:pBdr>
          <w:top w:val="single" w:sz="4" w:space="1" w:color="auto"/>
        </w:pBdr>
        <w:rPr>
          <w:rFonts w:ascii="Artifakt ElementOfc" w:hAnsi="Artifakt ElementOfc" w:cs="Artifakt ElementOfc"/>
          <w:b/>
          <w:color w:val="000000"/>
          <w:shd w:val="clear" w:color="auto" w:fill="FFFFFF"/>
        </w:rPr>
      </w:pPr>
    </w:p>
    <w:p w14:paraId="51BF44AE" w14:textId="77777777" w:rsidR="004745AC" w:rsidRPr="00C566FE" w:rsidRDefault="004745AC" w:rsidP="004745AC">
      <w:pPr>
        <w:rPr>
          <w:rFonts w:ascii="Artifakt ElementOfc" w:hAnsi="Artifakt ElementOfc" w:cs="Artifakt ElementOfc"/>
          <w:b/>
          <w:color w:val="000000"/>
          <w:shd w:val="clear" w:color="auto" w:fill="FFFFFF"/>
        </w:rPr>
        <w:sectPr w:rsidR="004745AC" w:rsidRPr="00C566FE" w:rsidSect="004745AC">
          <w:type w:val="continuous"/>
          <w:pgSz w:w="12240" w:h="15840"/>
          <w:pgMar w:top="720" w:right="720" w:bottom="720" w:left="720" w:header="720" w:footer="720" w:gutter="0"/>
          <w:cols w:space="720"/>
          <w:titlePg/>
          <w:docGrid w:linePitch="360"/>
        </w:sectPr>
      </w:pPr>
    </w:p>
    <w:p w14:paraId="31BAB62E" w14:textId="5C311300" w:rsidR="004745AC" w:rsidRPr="00C566FE" w:rsidRDefault="006442DC" w:rsidP="004745AC">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Erstellen einer Baugruppe</w:t>
      </w:r>
    </w:p>
    <w:p w14:paraId="62EBDCEC" w14:textId="14025128" w:rsidR="004745AC" w:rsidRPr="00C566FE" w:rsidRDefault="004745AC" w:rsidP="004745AC">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Erforderliche Gesamtzeit: </w:t>
      </w:r>
      <w:r w:rsidRPr="00C566FE">
        <w:rPr>
          <w:rFonts w:ascii="Artifakt ElementOfc" w:hAnsi="Artifakt ElementOfc" w:cs="Artifakt ElementOfc"/>
          <w:shd w:val="clear" w:color="auto" w:fill="FFFFFF"/>
          <w:lang w:bidi="de-DE"/>
        </w:rPr>
        <w:t>99 Minuten</w:t>
      </w:r>
    </w:p>
    <w:p w14:paraId="0D873E40" w14:textId="77777777" w:rsidR="004745AC" w:rsidRPr="00C566FE" w:rsidRDefault="004745AC" w:rsidP="004745AC">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Besprechen der Ziele: </w:t>
      </w:r>
      <w:r w:rsidRPr="00C566FE">
        <w:rPr>
          <w:rFonts w:ascii="Artifakt ElementOfc" w:hAnsi="Artifakt ElementOfc" w:cs="Artifakt ElementOfc"/>
          <w:shd w:val="clear" w:color="auto" w:fill="FFFFFF"/>
          <w:lang w:bidi="de-DE"/>
        </w:rPr>
        <w:t>3 Minuten</w:t>
      </w:r>
    </w:p>
    <w:p w14:paraId="186BE209" w14:textId="77777777" w:rsidR="004745AC" w:rsidRPr="00C566FE" w:rsidRDefault="004745AC" w:rsidP="004745AC">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Präsentation: </w:t>
      </w:r>
      <w:r w:rsidRPr="00C566FE">
        <w:rPr>
          <w:rFonts w:ascii="Artifakt ElementOfc" w:hAnsi="Artifakt ElementOfc" w:cs="Artifakt ElementOfc"/>
          <w:shd w:val="clear" w:color="auto" w:fill="FFFFFF"/>
          <w:lang w:bidi="de-DE"/>
        </w:rPr>
        <w:t xml:space="preserve">15 Minuten </w:t>
      </w:r>
    </w:p>
    <w:p w14:paraId="445D5E91" w14:textId="77777777" w:rsidR="006442DC" w:rsidRPr="00C566FE" w:rsidRDefault="006442DC" w:rsidP="006442DC">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einer Baugruppe aus externen Komponenten</w:t>
      </w:r>
    </w:p>
    <w:p w14:paraId="4D01CA66" w14:textId="77777777" w:rsidR="006442DC" w:rsidRPr="00C566FE" w:rsidRDefault="006442DC" w:rsidP="006442DC">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Anwenden eines Gelenks</w:t>
      </w:r>
    </w:p>
    <w:p w14:paraId="58BE9035" w14:textId="77777777" w:rsidR="006442DC" w:rsidRPr="00C566FE" w:rsidRDefault="006442DC" w:rsidP="006442DC">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Verwenden von Abhängigkeiten für Komponenten</w:t>
      </w:r>
    </w:p>
    <w:p w14:paraId="21AF2356" w14:textId="77777777" w:rsidR="006442DC" w:rsidRPr="00C566FE" w:rsidRDefault="006442DC" w:rsidP="006442DC">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Einfügen von Hardware</w:t>
      </w:r>
    </w:p>
    <w:p w14:paraId="4E9357FB" w14:textId="028EA1E5" w:rsidR="004745AC" w:rsidRPr="00C566FE" w:rsidRDefault="004745AC" w:rsidP="004745AC">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Praktische Übungen: </w:t>
      </w:r>
      <w:r w:rsidRPr="00C566FE">
        <w:rPr>
          <w:rFonts w:ascii="Artifakt ElementOfc" w:hAnsi="Artifakt ElementOfc" w:cs="Artifakt ElementOfc"/>
          <w:shd w:val="clear" w:color="auto" w:fill="FFFFFF"/>
          <w:lang w:bidi="de-DE"/>
        </w:rPr>
        <w:t>19 Minuten</w:t>
      </w:r>
    </w:p>
    <w:p w14:paraId="05A30C1B" w14:textId="77777777" w:rsidR="004745AC" w:rsidRPr="00C566FE" w:rsidRDefault="004745AC" w:rsidP="004745AC">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Überprüfen der Ziele: </w:t>
      </w:r>
      <w:r w:rsidRPr="00C566FE">
        <w:rPr>
          <w:rFonts w:ascii="Artifakt ElementOfc" w:hAnsi="Artifakt ElementOfc" w:cs="Artifakt ElementOfc"/>
          <w:shd w:val="clear" w:color="auto" w:fill="FFFFFF"/>
          <w:lang w:bidi="de-DE"/>
        </w:rPr>
        <w:t>2 Minuten</w:t>
      </w:r>
    </w:p>
    <w:p w14:paraId="1ED3F973" w14:textId="34C31054" w:rsidR="004745AC" w:rsidRPr="00C566FE" w:rsidRDefault="004745AC" w:rsidP="004745AC">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Aufgaben: </w:t>
      </w:r>
    </w:p>
    <w:p w14:paraId="451566F3" w14:textId="5620834D" w:rsidR="004745AC" w:rsidRPr="00C566FE" w:rsidRDefault="004745AC" w:rsidP="004745AC">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Übungslektion:</w:t>
      </w:r>
      <w:r w:rsidRPr="00C566FE">
        <w:rPr>
          <w:rFonts w:ascii="Artifakt ElementOfc" w:hAnsi="Artifakt ElementOfc" w:cs="Artifakt ElementOfc"/>
          <w:shd w:val="clear" w:color="auto" w:fill="FFFFFF"/>
          <w:lang w:bidi="de-DE"/>
        </w:rPr>
        <w:t xml:space="preserve"> 15 Minuten</w:t>
      </w:r>
    </w:p>
    <w:p w14:paraId="0A39402C" w14:textId="6507D2A7" w:rsidR="004745AC" w:rsidRPr="00C566FE" w:rsidRDefault="004745AC" w:rsidP="00441F20">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Challenge-Übung:</w:t>
      </w:r>
      <w:r w:rsidRPr="00C566FE">
        <w:rPr>
          <w:rFonts w:ascii="Artifakt ElementOfc" w:hAnsi="Artifakt ElementOfc" w:cs="Artifakt ElementOfc"/>
          <w:shd w:val="clear" w:color="auto" w:fill="FFFFFF"/>
          <w:lang w:bidi="de-DE"/>
        </w:rPr>
        <w:t xml:space="preserve"> 30 Minuten</w:t>
      </w:r>
    </w:p>
    <w:p w14:paraId="515F980C" w14:textId="77777777" w:rsidR="004745AC" w:rsidRPr="00C566FE" w:rsidRDefault="004745AC" w:rsidP="004745AC">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Modul-Quiz: </w:t>
      </w:r>
      <w:r w:rsidRPr="00C566FE">
        <w:rPr>
          <w:rFonts w:ascii="Artifakt ElementOfc" w:hAnsi="Artifakt ElementOfc" w:cs="Artifakt ElementOfc"/>
          <w:shd w:val="clear" w:color="auto" w:fill="FFFFFF"/>
          <w:lang w:bidi="de-DE"/>
        </w:rPr>
        <w:t>15 Minuten</w:t>
      </w:r>
    </w:p>
    <w:p w14:paraId="0DB2BBC6" w14:textId="77777777" w:rsidR="00D53212" w:rsidRDefault="00D53212" w:rsidP="00D53212">
      <w:pPr>
        <w:pStyle w:val="ListParagraph"/>
        <w:rPr>
          <w:rFonts w:ascii="Artifakt ElementOfc" w:hAnsi="Artifakt ElementOfc" w:cs="Artifakt ElementOfc"/>
          <w:b/>
          <w:color w:val="000000"/>
          <w:shd w:val="clear" w:color="auto" w:fill="FFFFFF"/>
        </w:rPr>
      </w:pPr>
    </w:p>
    <w:p w14:paraId="1F9BCF00" w14:textId="77777777" w:rsidR="00F1046C" w:rsidRPr="00C566FE" w:rsidRDefault="00F1046C" w:rsidP="00D53212">
      <w:pPr>
        <w:pStyle w:val="ListParagraph"/>
        <w:rPr>
          <w:rFonts w:ascii="Artifakt ElementOfc" w:hAnsi="Artifakt ElementOfc" w:cs="Artifakt ElementOfc"/>
          <w:b/>
          <w:color w:val="000000"/>
          <w:shd w:val="clear" w:color="auto" w:fill="FFFFFF"/>
        </w:rPr>
      </w:pPr>
    </w:p>
    <w:p w14:paraId="79C8581A" w14:textId="77777777" w:rsidR="004745AC" w:rsidRPr="00C566FE" w:rsidRDefault="004745AC" w:rsidP="004745AC">
      <w:pPr>
        <w:rPr>
          <w:rFonts w:ascii="Artifakt ElementOfc" w:hAnsi="Artifakt ElementOfc" w:cs="Artifakt ElementOfc"/>
          <w:b/>
          <w:color w:val="000000"/>
          <w:shd w:val="clear" w:color="auto" w:fill="FFFFFF"/>
        </w:rPr>
      </w:pPr>
    </w:p>
    <w:p w14:paraId="5B58E9D0" w14:textId="77777777" w:rsidR="00D53212" w:rsidRPr="00C566FE" w:rsidRDefault="00D53212" w:rsidP="004745AC">
      <w:pPr>
        <w:rPr>
          <w:rFonts w:ascii="Artifakt ElementOfc" w:hAnsi="Artifakt ElementOfc" w:cs="Artifakt ElementOfc"/>
          <w:b/>
          <w:color w:val="000000"/>
          <w:shd w:val="clear" w:color="auto" w:fill="FFFFFF"/>
        </w:rPr>
        <w:sectPr w:rsidR="00D53212" w:rsidRPr="00C566FE" w:rsidSect="004745AC">
          <w:type w:val="continuous"/>
          <w:pgSz w:w="12240" w:h="15840"/>
          <w:pgMar w:top="720" w:right="720" w:bottom="720" w:left="720" w:header="720" w:footer="720" w:gutter="0"/>
          <w:cols w:num="2" w:space="720"/>
          <w:titlePg/>
          <w:docGrid w:linePitch="360"/>
        </w:sectPr>
      </w:pPr>
    </w:p>
    <w:p w14:paraId="7AA57BA5" w14:textId="4B902A9C" w:rsidR="00D53212" w:rsidRPr="00C566FE" w:rsidRDefault="00D53212">
      <w:pPr>
        <w:spacing w:after="0" w:line="240" w:lineRule="auto"/>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br w:type="page"/>
      </w:r>
    </w:p>
    <w:p w14:paraId="74BF78FD" w14:textId="77777777" w:rsidR="00270093" w:rsidRPr="00C566FE" w:rsidRDefault="00270093" w:rsidP="00270093">
      <w:pPr>
        <w:rPr>
          <w:rFonts w:ascii="Artifakt ElementOfc" w:hAnsi="Artifakt ElementOfc" w:cs="Artifakt ElementOfc"/>
          <w:b/>
          <w:color w:val="000000"/>
          <w:shd w:val="clear" w:color="auto" w:fill="FFFFFF"/>
        </w:rPr>
      </w:pPr>
    </w:p>
    <w:p w14:paraId="45FA749F" w14:textId="77777777" w:rsidR="00270093" w:rsidRPr="00C566FE" w:rsidRDefault="00270093" w:rsidP="00270093">
      <w:pPr>
        <w:pBdr>
          <w:top w:val="single" w:sz="4" w:space="1" w:color="auto"/>
        </w:pBdr>
        <w:rPr>
          <w:rFonts w:ascii="Artifakt ElementOfc" w:hAnsi="Artifakt ElementOfc" w:cs="Artifakt ElementOfc"/>
          <w:b/>
          <w:color w:val="000000"/>
          <w:shd w:val="clear" w:color="auto" w:fill="FFFFFF"/>
        </w:rPr>
      </w:pPr>
    </w:p>
    <w:p w14:paraId="3458E2C3" w14:textId="77777777" w:rsidR="00270093" w:rsidRPr="00C566FE" w:rsidRDefault="00270093" w:rsidP="00270093">
      <w:pPr>
        <w:pBdr>
          <w:top w:val="single" w:sz="4" w:space="1" w:color="auto"/>
        </w:pBdr>
        <w:rPr>
          <w:rFonts w:ascii="Artifakt ElementOfc" w:hAnsi="Artifakt ElementOfc" w:cs="Artifakt ElementOfc"/>
          <w:b/>
          <w:color w:val="000000"/>
          <w:shd w:val="clear" w:color="auto" w:fill="FFFFFF"/>
        </w:rPr>
        <w:sectPr w:rsidR="00270093" w:rsidRPr="00C566FE" w:rsidSect="00270093">
          <w:type w:val="continuous"/>
          <w:pgSz w:w="12240" w:h="15840"/>
          <w:pgMar w:top="720" w:right="720" w:bottom="720" w:left="720" w:header="720" w:footer="720" w:gutter="0"/>
          <w:cols w:space="720"/>
          <w:titlePg/>
          <w:docGrid w:linePitch="360"/>
        </w:sectPr>
      </w:pPr>
    </w:p>
    <w:p w14:paraId="51002C01" w14:textId="05640B51" w:rsidR="00270093" w:rsidRPr="00C566FE" w:rsidRDefault="00270093" w:rsidP="00270093">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Kommunizieren Ihrer Konstruktionsideen</w:t>
      </w:r>
    </w:p>
    <w:p w14:paraId="0EA5020D" w14:textId="5C0BAE12" w:rsidR="00270093" w:rsidRPr="00C566FE" w:rsidRDefault="00270093" w:rsidP="00270093">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Erforderliche Gesamtzeit: </w:t>
      </w:r>
      <w:r w:rsidRPr="00C566FE">
        <w:rPr>
          <w:rFonts w:ascii="Artifakt ElementOfc" w:hAnsi="Artifakt ElementOfc" w:cs="Artifakt ElementOfc"/>
          <w:shd w:val="clear" w:color="auto" w:fill="FFFFFF"/>
          <w:lang w:bidi="de-DE"/>
        </w:rPr>
        <w:t xml:space="preserve">88 Minuten </w:t>
      </w:r>
    </w:p>
    <w:p w14:paraId="6B4C5E79" w14:textId="77777777" w:rsidR="00270093" w:rsidRPr="00C566FE" w:rsidRDefault="00270093" w:rsidP="00270093">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Besprechen der Ziele: </w:t>
      </w:r>
      <w:r w:rsidRPr="00C566FE">
        <w:rPr>
          <w:rFonts w:ascii="Artifakt ElementOfc" w:hAnsi="Artifakt ElementOfc" w:cs="Artifakt ElementOfc"/>
          <w:shd w:val="clear" w:color="auto" w:fill="FFFFFF"/>
          <w:lang w:bidi="de-DE"/>
        </w:rPr>
        <w:t>3 Minuten</w:t>
      </w:r>
    </w:p>
    <w:p w14:paraId="6BD1392C" w14:textId="77777777" w:rsidR="00270093" w:rsidRPr="00C566FE" w:rsidRDefault="00270093" w:rsidP="00270093">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Demo: </w:t>
      </w:r>
      <w:r w:rsidRPr="00C566FE">
        <w:rPr>
          <w:rFonts w:ascii="Artifakt ElementOfc" w:hAnsi="Artifakt ElementOfc" w:cs="Artifakt ElementOfc"/>
          <w:shd w:val="clear" w:color="auto" w:fill="FFFFFF"/>
          <w:lang w:bidi="de-DE"/>
        </w:rPr>
        <w:t>15 Minuten</w:t>
      </w:r>
    </w:p>
    <w:p w14:paraId="717AFFF9" w14:textId="77777777" w:rsidR="0094370E" w:rsidRPr="00C566FE" w:rsidRDefault="0094370E" w:rsidP="0094370E">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einer detaillierten Zeichnung</w:t>
      </w:r>
    </w:p>
    <w:p w14:paraId="16BAD9E3" w14:textId="77777777" w:rsidR="0094370E" w:rsidRPr="00C566FE" w:rsidRDefault="0094370E" w:rsidP="0094370E">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Anwenden von Zeichnungsbeschriftungen</w:t>
      </w:r>
    </w:p>
    <w:p w14:paraId="194598A2" w14:textId="77777777" w:rsidR="0094370E" w:rsidRPr="00C566FE" w:rsidRDefault="0094370E" w:rsidP="0094370E">
      <w:pPr>
        <w:pStyle w:val="ListParagraph"/>
        <w:numPr>
          <w:ilvl w:val="0"/>
          <w:numId w:val="22"/>
        </w:numPr>
        <w:pBdr>
          <w:top w:val="nil"/>
          <w:left w:val="nil"/>
          <w:bottom w:val="nil"/>
          <w:right w:val="nil"/>
          <w:between w:val="nil"/>
        </w:pBdr>
        <w:spacing w:after="0"/>
        <w:rPr>
          <w:rFonts w:ascii="Artifakt ElementOfc" w:hAnsi="Artifakt ElementOfc" w:cs="Artifakt ElementOfc"/>
        </w:rPr>
      </w:pPr>
      <w:r w:rsidRPr="00C566FE">
        <w:rPr>
          <w:rFonts w:ascii="Artifakt ElementOfc" w:hAnsi="Artifakt ElementOfc" w:cs="Artifakt ElementOfc"/>
          <w:lang w:bidi="de-DE"/>
        </w:rPr>
        <w:t>Erstellen eines gerenderten Bilds</w:t>
      </w:r>
    </w:p>
    <w:p w14:paraId="0FC32F9E" w14:textId="77777777" w:rsidR="00270093" w:rsidRPr="00C566FE" w:rsidRDefault="00270093" w:rsidP="00270093">
      <w:pPr>
        <w:rPr>
          <w:rFonts w:ascii="Artifakt ElementOfc" w:hAnsi="Artifakt ElementOfc" w:cs="Artifakt ElementOfc"/>
          <w:bCs/>
          <w:color w:val="000000"/>
          <w:shd w:val="clear" w:color="auto" w:fill="FFFFFF"/>
        </w:rPr>
      </w:pPr>
      <w:r w:rsidRPr="00C566FE">
        <w:rPr>
          <w:rFonts w:ascii="Artifakt ElementOfc" w:hAnsi="Artifakt ElementOfc" w:cs="Artifakt ElementOfc"/>
          <w:b/>
          <w:shd w:val="clear" w:color="auto" w:fill="FFFFFF"/>
          <w:lang w:bidi="de-DE"/>
        </w:rPr>
        <w:t xml:space="preserve">Praktische Übungen: </w:t>
      </w:r>
      <w:r w:rsidRPr="00C566FE">
        <w:rPr>
          <w:rFonts w:ascii="Artifakt ElementOfc" w:hAnsi="Artifakt ElementOfc" w:cs="Artifakt ElementOfc"/>
          <w:shd w:val="clear" w:color="auto" w:fill="FFFFFF"/>
          <w:lang w:bidi="de-DE"/>
        </w:rPr>
        <w:t>13 Minuten</w:t>
      </w:r>
    </w:p>
    <w:p w14:paraId="6A8F336A" w14:textId="50EB4CE8" w:rsidR="00270093" w:rsidRPr="00C566FE" w:rsidRDefault="00270093" w:rsidP="00270093">
      <w:pPr>
        <w:rPr>
          <w:rFonts w:ascii="Artifakt ElementOfc" w:hAnsi="Artifakt ElementOfc" w:cs="Artifakt ElementOfc"/>
          <w:bCs/>
          <w:color w:val="000000"/>
          <w:shd w:val="clear" w:color="auto" w:fill="FFFFFF"/>
        </w:rPr>
      </w:pPr>
      <w:r w:rsidRPr="00C566FE">
        <w:rPr>
          <w:rFonts w:ascii="Artifakt ElementOfc" w:hAnsi="Artifakt ElementOfc" w:cs="Artifakt ElementOfc"/>
          <w:b/>
          <w:shd w:val="clear" w:color="auto" w:fill="FFFFFF"/>
          <w:lang w:bidi="de-DE"/>
        </w:rPr>
        <w:t xml:space="preserve">Überprüfen der Ziele: </w:t>
      </w:r>
      <w:r w:rsidRPr="00C566FE">
        <w:rPr>
          <w:rFonts w:ascii="Artifakt ElementOfc" w:hAnsi="Artifakt ElementOfc" w:cs="Artifakt ElementOfc"/>
          <w:shd w:val="clear" w:color="auto" w:fill="FFFFFF"/>
          <w:lang w:bidi="de-DE"/>
        </w:rPr>
        <w:t>2 Minuten</w:t>
      </w:r>
    </w:p>
    <w:p w14:paraId="11D8B536" w14:textId="2ED9534A" w:rsidR="00C871A8" w:rsidRPr="00C566FE" w:rsidRDefault="00270093" w:rsidP="00D53212">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Datensätze:</w:t>
      </w:r>
    </w:p>
    <w:p w14:paraId="76957801" w14:textId="77777777" w:rsidR="00270093" w:rsidRPr="00C566FE" w:rsidRDefault="00270093" w:rsidP="00270093">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Aufgaben:</w:t>
      </w:r>
    </w:p>
    <w:p w14:paraId="5F29B426" w14:textId="54B79E9E" w:rsidR="00270093" w:rsidRPr="00C566FE" w:rsidRDefault="00270093" w:rsidP="00270093">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Übungslektion:</w:t>
      </w:r>
      <w:r w:rsidRPr="00C566FE">
        <w:rPr>
          <w:rFonts w:ascii="Artifakt ElementOfc" w:hAnsi="Artifakt ElementOfc" w:cs="Artifakt ElementOfc"/>
          <w:shd w:val="clear" w:color="auto" w:fill="FFFFFF"/>
          <w:lang w:bidi="de-DE"/>
        </w:rPr>
        <w:t xml:space="preserve"> 20 Minuten</w:t>
      </w:r>
    </w:p>
    <w:p w14:paraId="5DF10453" w14:textId="2071D1D8" w:rsidR="00270093" w:rsidRPr="00C566FE" w:rsidRDefault="00270093" w:rsidP="00270093">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Challenge-Übung:</w:t>
      </w:r>
      <w:r w:rsidRPr="00C566FE">
        <w:rPr>
          <w:rFonts w:ascii="Artifakt ElementOfc" w:hAnsi="Artifakt ElementOfc" w:cs="Artifakt ElementOfc"/>
          <w:shd w:val="clear" w:color="auto" w:fill="FFFFFF"/>
          <w:lang w:bidi="de-DE"/>
        </w:rPr>
        <w:t xml:space="preserve"> 20 Minuten</w:t>
      </w:r>
    </w:p>
    <w:p w14:paraId="0661F176" w14:textId="77777777" w:rsidR="00270093" w:rsidRPr="00C566FE" w:rsidRDefault="00270093" w:rsidP="00270093">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Modul-Quiz: </w:t>
      </w:r>
      <w:r w:rsidRPr="00C566FE">
        <w:rPr>
          <w:rFonts w:ascii="Artifakt ElementOfc" w:hAnsi="Artifakt ElementOfc" w:cs="Artifakt ElementOfc"/>
          <w:shd w:val="clear" w:color="auto" w:fill="FFFFFF"/>
          <w:lang w:bidi="de-DE"/>
        </w:rPr>
        <w:t>15 Minuten</w:t>
      </w:r>
    </w:p>
    <w:p w14:paraId="61F2B03F" w14:textId="6363E3B5" w:rsidR="00D53212" w:rsidRPr="00C566FE" w:rsidRDefault="00D53212" w:rsidP="00D53212">
      <w:pPr>
        <w:pStyle w:val="ListParagraph"/>
        <w:rPr>
          <w:rFonts w:ascii="Artifakt ElementOfc" w:hAnsi="Artifakt ElementOfc" w:cs="Artifakt ElementOfc"/>
          <w:b/>
          <w:color w:val="000000"/>
          <w:shd w:val="clear" w:color="auto" w:fill="FFFFFF"/>
        </w:rPr>
        <w:sectPr w:rsidR="00D53212" w:rsidRPr="00C566FE" w:rsidSect="00270093">
          <w:type w:val="continuous"/>
          <w:pgSz w:w="12240" w:h="15840"/>
          <w:pgMar w:top="720" w:right="720" w:bottom="720" w:left="720" w:header="720" w:footer="720" w:gutter="0"/>
          <w:cols w:num="2" w:space="720"/>
          <w:titlePg/>
          <w:docGrid w:linePitch="360"/>
        </w:sectPr>
      </w:pPr>
    </w:p>
    <w:p w14:paraId="5B551D63" w14:textId="77777777" w:rsidR="00D53212" w:rsidRPr="00C566FE" w:rsidRDefault="00D53212" w:rsidP="00F205EB">
      <w:pPr>
        <w:pStyle w:val="ListParagraph"/>
        <w:ind w:left="0"/>
        <w:rPr>
          <w:rFonts w:ascii="Artifakt ElementOfc" w:hAnsi="Artifakt ElementOfc" w:cs="Artifakt ElementOfc"/>
          <w:b/>
          <w:color w:val="000000"/>
          <w:shd w:val="clear" w:color="auto" w:fill="FFFFFF"/>
        </w:rPr>
      </w:pPr>
    </w:p>
    <w:p w14:paraId="6B554E75" w14:textId="77777777" w:rsidR="00D53212" w:rsidRPr="00C566FE" w:rsidRDefault="00D53212" w:rsidP="00F205EB">
      <w:pPr>
        <w:pStyle w:val="ListParagraph"/>
        <w:pBdr>
          <w:top w:val="single" w:sz="4" w:space="1" w:color="auto"/>
        </w:pBdr>
        <w:ind w:left="0"/>
        <w:rPr>
          <w:rFonts w:ascii="Artifakt ElementOfc" w:hAnsi="Artifakt ElementOfc" w:cs="Artifakt ElementOfc"/>
          <w:b/>
          <w:color w:val="000000"/>
          <w:shd w:val="clear" w:color="auto" w:fill="FFFFFF"/>
        </w:rPr>
      </w:pPr>
    </w:p>
    <w:p w14:paraId="42AFC322" w14:textId="77777777" w:rsidR="00D53212" w:rsidRPr="00C566FE" w:rsidRDefault="00D53212" w:rsidP="00D53212">
      <w:pPr>
        <w:pBdr>
          <w:top w:val="single" w:sz="4" w:space="1" w:color="auto"/>
        </w:pBdr>
        <w:rPr>
          <w:rFonts w:ascii="Artifakt ElementOfc" w:hAnsi="Artifakt ElementOfc" w:cs="Artifakt ElementOfc"/>
          <w:b/>
          <w:color w:val="000000"/>
          <w:shd w:val="clear" w:color="auto" w:fill="FFFFFF"/>
        </w:rPr>
        <w:sectPr w:rsidR="00D53212" w:rsidRPr="00C566FE" w:rsidSect="00D53212">
          <w:type w:val="continuous"/>
          <w:pgSz w:w="12240" w:h="15840"/>
          <w:pgMar w:top="720" w:right="720" w:bottom="720" w:left="720" w:header="720" w:footer="720" w:gutter="0"/>
          <w:cols w:space="720"/>
          <w:titlePg/>
          <w:docGrid w:linePitch="360"/>
        </w:sectPr>
      </w:pPr>
    </w:p>
    <w:p w14:paraId="42561CF2" w14:textId="736B710B" w:rsidR="000F227C" w:rsidRPr="00C566FE" w:rsidRDefault="000F227C" w:rsidP="000F227C">
      <w:p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Aufgaben und Abschlusstest: </w:t>
      </w:r>
    </w:p>
    <w:p w14:paraId="5C84F730" w14:textId="3B27C9C5" w:rsidR="000F227C" w:rsidRPr="00C566FE" w:rsidRDefault="00552EF7" w:rsidP="000F227C">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Challenge zum Kurs: </w:t>
      </w:r>
      <w:r w:rsidRPr="00C566FE">
        <w:rPr>
          <w:rFonts w:ascii="Artifakt ElementOfc" w:hAnsi="Artifakt ElementOfc" w:cs="Artifakt ElementOfc"/>
          <w:shd w:val="clear" w:color="auto" w:fill="FFFFFF"/>
          <w:lang w:bidi="de-DE"/>
        </w:rPr>
        <w:t>220 Minuten</w:t>
      </w:r>
    </w:p>
    <w:p w14:paraId="1ECF3F15" w14:textId="77777777" w:rsidR="00D53212" w:rsidRPr="00C566FE" w:rsidRDefault="00D53212" w:rsidP="00D53212">
      <w:pPr>
        <w:pStyle w:val="ListParagraph"/>
        <w:numPr>
          <w:ilvl w:val="0"/>
          <w:numId w:val="15"/>
        </w:numPr>
        <w:rPr>
          <w:rFonts w:ascii="Artifakt ElementOfc" w:hAnsi="Artifakt ElementOfc" w:cs="Artifakt ElementOfc"/>
          <w:b/>
          <w:color w:val="000000"/>
          <w:shd w:val="clear" w:color="auto" w:fill="FFFFFF"/>
        </w:rPr>
      </w:pPr>
      <w:r w:rsidRPr="00C566FE">
        <w:rPr>
          <w:rFonts w:ascii="Artifakt ElementOfc" w:hAnsi="Artifakt ElementOfc" w:cs="Artifakt ElementOfc"/>
          <w:b/>
          <w:shd w:val="clear" w:color="auto" w:fill="FFFFFF"/>
          <w:lang w:bidi="de-DE"/>
        </w:rPr>
        <w:t xml:space="preserve">Kursbewertung: </w:t>
      </w:r>
      <w:r w:rsidRPr="00C566FE">
        <w:rPr>
          <w:rFonts w:ascii="Artifakt ElementOfc" w:hAnsi="Artifakt ElementOfc" w:cs="Artifakt ElementOfc"/>
          <w:shd w:val="clear" w:color="auto" w:fill="FFFFFF"/>
          <w:lang w:bidi="de-DE"/>
        </w:rPr>
        <w:t>45 Minuten</w:t>
      </w:r>
    </w:p>
    <w:p w14:paraId="51E60696" w14:textId="77777777" w:rsidR="00D53212" w:rsidRPr="00C566FE" w:rsidRDefault="00D53212" w:rsidP="00D53212">
      <w:pPr>
        <w:pStyle w:val="ListParagraph"/>
        <w:rPr>
          <w:rFonts w:ascii="Artifakt ElementOfc" w:hAnsi="Artifakt ElementOfc" w:cs="Artifakt ElementOfc"/>
          <w:b/>
          <w:color w:val="000000"/>
          <w:shd w:val="clear" w:color="auto" w:fill="FFFFFF"/>
        </w:rPr>
      </w:pPr>
    </w:p>
    <w:p w14:paraId="4CBC797A" w14:textId="77777777" w:rsidR="009B52F2" w:rsidRPr="00C566FE" w:rsidRDefault="009B52F2" w:rsidP="00823299">
      <w:pPr>
        <w:rPr>
          <w:rFonts w:ascii="Artifakt ElementOfc" w:hAnsi="Artifakt ElementOfc" w:cs="Artifakt ElementOfc"/>
          <w:color w:val="000000"/>
        </w:rPr>
      </w:pPr>
    </w:p>
    <w:sectPr w:rsidR="009B52F2" w:rsidRPr="00C566FE" w:rsidSect="0084434D">
      <w:type w:val="continuous"/>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5CE29" w14:textId="77777777" w:rsidR="00226456" w:rsidRDefault="00226456" w:rsidP="001F7B89">
      <w:pPr>
        <w:spacing w:after="0" w:line="240" w:lineRule="auto"/>
      </w:pPr>
      <w:r>
        <w:separator/>
      </w:r>
    </w:p>
  </w:endnote>
  <w:endnote w:type="continuationSeparator" w:id="0">
    <w:p w14:paraId="7E137B4C" w14:textId="77777777" w:rsidR="00226456" w:rsidRDefault="00226456" w:rsidP="001F7B89">
      <w:pPr>
        <w:spacing w:after="0" w:line="240" w:lineRule="auto"/>
      </w:pPr>
      <w:r>
        <w:continuationSeparator/>
      </w:r>
    </w:p>
  </w:endnote>
  <w:endnote w:type="continuationNotice" w:id="1">
    <w:p w14:paraId="3516CFD9" w14:textId="77777777" w:rsidR="00226456" w:rsidRDefault="002264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tifakt ElementOfc">
    <w:panose1 w:val="020B0504020101020102"/>
    <w:charset w:val="00"/>
    <w:family w:val="swiss"/>
    <w:pitch w:val="variable"/>
    <w:sig w:usb0="A00002EF" w:usb1="5000E47B" w:usb2="00000008" w:usb3="00000000" w:csb0="00000097"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549A7" w14:textId="514C8474" w:rsidR="005E6F67" w:rsidRPr="002B2BD8" w:rsidRDefault="00632BA9" w:rsidP="002B2BD8">
    <w:pPr>
      <w:pStyle w:val="Footer"/>
      <w:tabs>
        <w:tab w:val="clear" w:pos="4680"/>
        <w:tab w:val="clear" w:pos="9360"/>
      </w:tabs>
      <w:ind w:left="3828"/>
      <w:jc w:val="right"/>
      <w:rPr>
        <w:rFonts w:ascii="Artifakt ElementOfc" w:hAnsi="Artifakt ElementOfc" w:cs="Artifakt ElementOfc"/>
        <w:color w:val="000000"/>
      </w:rPr>
    </w:pPr>
    <w:r w:rsidRPr="002B2BD8">
      <w:rPr>
        <w:rFonts w:ascii="Artifakt ElementOfc" w:hAnsi="Artifakt ElementOfc" w:cs="Artifakt ElementOfc"/>
        <w:lang w:bidi="de-DE"/>
      </w:rPr>
      <w:fldChar w:fldCharType="begin"/>
    </w:r>
    <w:r w:rsidRPr="002B2BD8">
      <w:rPr>
        <w:rFonts w:ascii="Artifakt ElementOfc" w:hAnsi="Artifakt ElementOfc" w:cs="Artifakt ElementOfc"/>
        <w:lang w:bidi="de-DE"/>
      </w:rPr>
      <w:instrText xml:space="preserve"> STYLEREF  "Lesson Number and Title"  \* MERGEFORMAT </w:instrText>
    </w:r>
    <w:r w:rsidRPr="002B2BD8">
      <w:rPr>
        <w:rFonts w:ascii="Artifakt ElementOfc" w:hAnsi="Artifakt ElementOfc" w:cs="Artifakt ElementOfc"/>
        <w:lang w:bidi="de-DE"/>
      </w:rPr>
      <w:fldChar w:fldCharType="separate"/>
    </w:r>
    <w:r w:rsidR="00F205EB">
      <w:rPr>
        <w:rFonts w:ascii="Artifakt ElementOfc" w:hAnsi="Artifakt ElementOfc" w:cs="Artifakt ElementOfc"/>
        <w:noProof/>
        <w:lang w:bidi="de-DE"/>
      </w:rPr>
      <w:t>Anleitung für Schulungsleiter</w:t>
    </w:r>
    <w:r w:rsidRPr="002B2BD8">
      <w:rPr>
        <w:rFonts w:ascii="Artifakt ElementOfc" w:hAnsi="Artifakt ElementOfc" w:cs="Artifakt ElementOfc"/>
        <w:lang w:bidi="de-DE"/>
      </w:rPr>
      <w:fldChar w:fldCharType="end"/>
    </w:r>
    <w:r w:rsidR="002B2BD8">
      <w:rPr>
        <w:rFonts w:ascii="Artifakt ElementOfc" w:hAnsi="Artifakt ElementOfc" w:cs="Artifakt ElementOfc"/>
        <w:sz w:val="20"/>
        <w:lang w:bidi="de-DE"/>
      </w:rPr>
      <w:tab/>
    </w:r>
    <w:r w:rsidR="005E6F67" w:rsidRPr="002B2BD8">
      <w:rPr>
        <w:rFonts w:ascii="Artifakt ElementOfc" w:hAnsi="Artifakt ElementOfc" w:cs="Artifakt ElementOfc"/>
        <w:lang w:bidi="de-DE"/>
      </w:rPr>
      <w:t xml:space="preserve">Seite | </w:t>
    </w:r>
    <w:r w:rsidR="005E6F67" w:rsidRPr="002B2BD8">
      <w:rPr>
        <w:rFonts w:ascii="Artifakt ElementOfc" w:hAnsi="Artifakt ElementOfc" w:cs="Artifakt ElementOfc"/>
        <w:lang w:bidi="de-DE"/>
      </w:rPr>
      <w:fldChar w:fldCharType="begin"/>
    </w:r>
    <w:r w:rsidR="005E6F67" w:rsidRPr="002B2BD8">
      <w:rPr>
        <w:rFonts w:ascii="Artifakt ElementOfc" w:hAnsi="Artifakt ElementOfc" w:cs="Artifakt ElementOfc"/>
        <w:lang w:bidi="de-DE"/>
      </w:rPr>
      <w:instrText xml:space="preserve"> PAGE   \* MERGEFORMAT </w:instrText>
    </w:r>
    <w:r w:rsidR="005E6F67" w:rsidRPr="002B2BD8">
      <w:rPr>
        <w:rFonts w:ascii="Artifakt ElementOfc" w:hAnsi="Artifakt ElementOfc" w:cs="Artifakt ElementOfc"/>
        <w:lang w:bidi="de-DE"/>
      </w:rPr>
      <w:fldChar w:fldCharType="separate"/>
    </w:r>
    <w:r w:rsidR="005E6F67" w:rsidRPr="002B2BD8">
      <w:rPr>
        <w:rFonts w:ascii="Artifakt ElementOfc" w:hAnsi="Artifakt ElementOfc" w:cs="Artifakt ElementOfc"/>
        <w:lang w:bidi="de-DE"/>
      </w:rPr>
      <w:t>2</w:t>
    </w:r>
    <w:r w:rsidR="005E6F67" w:rsidRPr="002B2BD8">
      <w:rPr>
        <w:rFonts w:ascii="Artifakt ElementOfc" w:hAnsi="Artifakt ElementOfc" w:cs="Artifakt ElementOfc"/>
        <w:lang w:bidi="de-DE"/>
      </w:rPr>
      <w:fldChar w:fldCharType="end"/>
    </w:r>
  </w:p>
  <w:p w14:paraId="01C74BBC" w14:textId="77777777" w:rsidR="00FA2833" w:rsidRPr="002B2BD8" w:rsidRDefault="00FA2833" w:rsidP="00C4758D">
    <w:pPr>
      <w:pStyle w:val="Footer"/>
      <w:tabs>
        <w:tab w:val="left" w:pos="2415"/>
      </w:tabs>
      <w:rPr>
        <w:rFonts w:ascii="Artifakt ElementOfc" w:hAnsi="Artifakt ElementOfc" w:cs="Artifakt ElementOfc"/>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37B1F" w14:textId="24F8B32F" w:rsidR="00A0025A" w:rsidRPr="002B2BD8" w:rsidRDefault="00800DC7" w:rsidP="002B2BD8">
    <w:pPr>
      <w:pStyle w:val="Footer"/>
      <w:tabs>
        <w:tab w:val="clear" w:pos="4680"/>
        <w:tab w:val="clear" w:pos="9360"/>
      </w:tabs>
      <w:ind w:left="3827"/>
      <w:jc w:val="right"/>
      <w:rPr>
        <w:rFonts w:ascii="Artifakt ElementOfc" w:hAnsi="Artifakt ElementOfc" w:cs="Artifakt ElementOfc"/>
        <w:color w:val="000000"/>
      </w:rPr>
    </w:pPr>
    <w:r w:rsidRPr="002B2BD8">
      <w:rPr>
        <w:rFonts w:ascii="Artifakt ElementOfc" w:hAnsi="Artifakt ElementOfc" w:cs="Artifakt ElementOfc"/>
        <w:lang w:bidi="de-DE"/>
      </w:rPr>
      <w:t>Anleitung für Schulungsleiter</w:t>
    </w:r>
    <w:r w:rsidRPr="002B2BD8">
      <w:rPr>
        <w:rFonts w:ascii="Artifakt ElementOfc" w:hAnsi="Artifakt ElementOfc" w:cs="Artifakt ElementOfc"/>
        <w:lang w:bidi="de-DE"/>
      </w:rPr>
      <w:tab/>
      <w:t xml:space="preserve">Seite | </w:t>
    </w:r>
    <w:r w:rsidR="00A0025A" w:rsidRPr="002B2BD8">
      <w:rPr>
        <w:rFonts w:ascii="Artifakt ElementOfc" w:hAnsi="Artifakt ElementOfc" w:cs="Artifakt ElementOfc"/>
        <w:lang w:bidi="de-DE"/>
      </w:rPr>
      <w:fldChar w:fldCharType="begin"/>
    </w:r>
    <w:r w:rsidR="00A0025A" w:rsidRPr="002B2BD8">
      <w:rPr>
        <w:rFonts w:ascii="Artifakt ElementOfc" w:hAnsi="Artifakt ElementOfc" w:cs="Artifakt ElementOfc"/>
        <w:lang w:bidi="de-DE"/>
      </w:rPr>
      <w:instrText xml:space="preserve"> PAGE   \* MERGEFORMAT </w:instrText>
    </w:r>
    <w:r w:rsidR="00A0025A" w:rsidRPr="002B2BD8">
      <w:rPr>
        <w:rFonts w:ascii="Artifakt ElementOfc" w:hAnsi="Artifakt ElementOfc" w:cs="Artifakt ElementOfc"/>
        <w:lang w:bidi="de-DE"/>
      </w:rPr>
      <w:fldChar w:fldCharType="separate"/>
    </w:r>
    <w:r w:rsidR="00A0025A" w:rsidRPr="002B2BD8">
      <w:rPr>
        <w:rFonts w:ascii="Artifakt ElementOfc" w:hAnsi="Artifakt ElementOfc" w:cs="Artifakt ElementOfc"/>
        <w:lang w:bidi="de-DE"/>
      </w:rPr>
      <w:t>2</w:t>
    </w:r>
    <w:r w:rsidR="00A0025A" w:rsidRPr="002B2BD8">
      <w:rPr>
        <w:rFonts w:ascii="Artifakt ElementOfc" w:hAnsi="Artifakt ElementOfc" w:cs="Artifakt ElementOfc"/>
        <w:lang w:bidi="de-DE"/>
      </w:rPr>
      <w:fldChar w:fldCharType="end"/>
    </w:r>
  </w:p>
  <w:p w14:paraId="6EAF5D69" w14:textId="77777777" w:rsidR="00A707A9" w:rsidRPr="002B2BD8" w:rsidRDefault="00A707A9" w:rsidP="00A0025A">
    <w:pPr>
      <w:pStyle w:val="Footer"/>
      <w:rPr>
        <w:rFonts w:ascii="Artifakt ElementOfc" w:hAnsi="Artifakt ElementOfc" w:cs="Artifakt ElementOfc"/>
        <w:color w:val="000000"/>
        <w:spacing w:val="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B62D4" w14:textId="77777777" w:rsidR="00226456" w:rsidRDefault="00226456" w:rsidP="001F7B89">
      <w:pPr>
        <w:spacing w:after="0" w:line="240" w:lineRule="auto"/>
      </w:pPr>
      <w:r>
        <w:separator/>
      </w:r>
    </w:p>
  </w:footnote>
  <w:footnote w:type="continuationSeparator" w:id="0">
    <w:p w14:paraId="5674DE56" w14:textId="77777777" w:rsidR="00226456" w:rsidRDefault="00226456" w:rsidP="001F7B89">
      <w:pPr>
        <w:spacing w:after="0" w:line="240" w:lineRule="auto"/>
      </w:pPr>
      <w:r>
        <w:continuationSeparator/>
      </w:r>
    </w:p>
  </w:footnote>
  <w:footnote w:type="continuationNotice" w:id="1">
    <w:p w14:paraId="11BE0731" w14:textId="77777777" w:rsidR="00226456" w:rsidRDefault="002264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2787" w14:textId="77777777" w:rsidR="001F7B89" w:rsidRDefault="001F7B89">
    <w:pPr>
      <w:pStyle w:val="Header"/>
    </w:pPr>
  </w:p>
  <w:p w14:paraId="7FAC3982" w14:textId="77777777" w:rsidR="001F7B89" w:rsidRDefault="001F7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EF90" w14:textId="77777777" w:rsidR="003F60EC" w:rsidRDefault="00D40FF4">
    <w:pPr>
      <w:pStyle w:val="Header"/>
    </w:pPr>
    <w:r w:rsidRPr="00364645">
      <w:rPr>
        <w:noProof/>
        <w:lang w:bidi="de-DE"/>
      </w:rPr>
      <w:drawing>
        <wp:inline distT="0" distB="0" distL="0" distR="0" wp14:anchorId="5BB9B41C" wp14:editId="7E3F8DFB">
          <wp:extent cx="1828800" cy="311785"/>
          <wp:effectExtent l="0" t="0" r="0" b="0"/>
          <wp:docPr id="1674715324"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79FA1863" w14:textId="77777777" w:rsidR="00206961" w:rsidRDefault="00206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7A14"/>
    <w:multiLevelType w:val="hybridMultilevel"/>
    <w:tmpl w:val="3052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D0600"/>
    <w:multiLevelType w:val="hybridMultilevel"/>
    <w:tmpl w:val="DAAA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E4402"/>
    <w:multiLevelType w:val="hybridMultilevel"/>
    <w:tmpl w:val="72CA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97292"/>
    <w:multiLevelType w:val="hybridMultilevel"/>
    <w:tmpl w:val="46E4E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45660"/>
    <w:multiLevelType w:val="hybridMultilevel"/>
    <w:tmpl w:val="C4B0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237A"/>
    <w:multiLevelType w:val="hybridMultilevel"/>
    <w:tmpl w:val="6008A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5C50"/>
    <w:multiLevelType w:val="hybridMultilevel"/>
    <w:tmpl w:val="43B2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0E53"/>
    <w:multiLevelType w:val="multilevel"/>
    <w:tmpl w:val="8796F89A"/>
    <w:lvl w:ilvl="0">
      <w:start w:val="5"/>
      <w:numFmt w:val="decimal"/>
      <w:lvlText w:val="%1."/>
      <w:lvlJc w:val="left"/>
      <w:pPr>
        <w:tabs>
          <w:tab w:val="num" w:pos="360"/>
        </w:tabs>
        <w:ind w:left="360" w:hanging="360"/>
      </w:pPr>
      <w:rPr>
        <w:rFonts w:ascii="Artifakt ElementOfc" w:eastAsia="Artifakt ElementOfc" w:hAnsi="Artifakt ElementOfc" w:cs="Artifakt ElementOfc" w:hint="default"/>
        <w:b/>
        <w:bCs/>
        <w:i w:val="0"/>
        <w:iCs w:val="0"/>
        <w:spacing w:val="0"/>
        <w:w w:val="96"/>
        <w:sz w:val="26"/>
        <w:szCs w:val="26"/>
      </w:rPr>
    </w:lvl>
    <w:lvl w:ilvl="1">
      <w:start w:val="1"/>
      <w:numFmt w:val="decimal"/>
      <w:lvlRestart w:val="0"/>
      <w:lvlText w:val="%1.%2."/>
      <w:lvlJc w:val="left"/>
      <w:pPr>
        <w:ind w:left="540" w:hanging="360"/>
      </w:pPr>
      <w:rPr>
        <w:rFonts w:ascii="Artifakt ElementOfc" w:eastAsia="Artifakt ElementOfc" w:hAnsi="Artifakt ElementOfc" w:cs="Artifakt ElementOfc" w:hint="default"/>
        <w:b/>
        <w:bCs/>
        <w:i w:val="0"/>
        <w:iCs w:val="0"/>
        <w:spacing w:val="-5"/>
        <w:w w:val="100"/>
        <w:sz w:val="24"/>
        <w:szCs w:val="24"/>
      </w:rPr>
    </w:lvl>
    <w:lvl w:ilvl="2">
      <w:start w:val="1"/>
      <w:numFmt w:val="lowerLetter"/>
      <w:lvlText w:val="%1.%2.%3"/>
      <w:lvlJc w:val="left"/>
      <w:pPr>
        <w:ind w:left="1282" w:hanging="360"/>
      </w:pPr>
      <w:rPr>
        <w:rFonts w:ascii="Artifakt ElementOfc" w:eastAsia="Artifakt ElementOfc" w:hAnsi="Artifakt ElementOfc" w:cs="Artifakt ElementOfc" w:hint="default"/>
        <w:b w:val="0"/>
        <w:bCs w:val="0"/>
        <w:i w:val="0"/>
        <w:iCs w:val="0"/>
        <w:spacing w:val="0"/>
        <w:w w:val="100"/>
        <w:sz w:val="24"/>
        <w:szCs w:val="24"/>
      </w:rPr>
    </w:lvl>
    <w:lvl w:ilvl="3">
      <w:start w:val="1"/>
      <w:numFmt w:val="lowerRoman"/>
      <w:lvlText w:val="%4."/>
      <w:lvlJc w:val="left"/>
      <w:pPr>
        <w:tabs>
          <w:tab w:val="num" w:pos="1743"/>
        </w:tabs>
        <w:ind w:left="1743" w:hanging="360"/>
      </w:pPr>
      <w:rPr>
        <w:rFonts w:ascii="Artifakt ElementOfc" w:eastAsia="Artifakt ElementOfc" w:hAnsi="Artifakt ElementOfc" w:cs="Artifakt ElementOfc" w:hint="default"/>
        <w:b w:val="0"/>
        <w:bCs w:val="0"/>
        <w:i w:val="0"/>
        <w:iCs w:val="0"/>
        <w:spacing w:val="-1"/>
        <w:w w:val="101"/>
        <w:sz w:val="18"/>
        <w:szCs w:val="18"/>
      </w:rPr>
    </w:lvl>
    <w:lvl w:ilvl="4">
      <w:numFmt w:val="bullet"/>
      <w:lvlText w:val="•"/>
      <w:lvlJc w:val="left"/>
      <w:pPr>
        <w:tabs>
          <w:tab w:val="num" w:pos="2204"/>
        </w:tabs>
        <w:ind w:left="2204" w:hanging="360"/>
      </w:pPr>
      <w:rPr>
        <w:rFonts w:hint="default"/>
      </w:rPr>
    </w:lvl>
    <w:lvl w:ilvl="5">
      <w:numFmt w:val="bullet"/>
      <w:lvlText w:val="•"/>
      <w:lvlJc w:val="left"/>
      <w:pPr>
        <w:tabs>
          <w:tab w:val="num" w:pos="2665"/>
        </w:tabs>
        <w:ind w:left="2665" w:hanging="360"/>
      </w:pPr>
      <w:rPr>
        <w:rFonts w:hint="default"/>
      </w:rPr>
    </w:lvl>
    <w:lvl w:ilvl="6">
      <w:numFmt w:val="bullet"/>
      <w:lvlText w:val="•"/>
      <w:lvlJc w:val="left"/>
      <w:pPr>
        <w:tabs>
          <w:tab w:val="num" w:pos="3126"/>
        </w:tabs>
        <w:ind w:left="3126" w:hanging="360"/>
      </w:pPr>
      <w:rPr>
        <w:rFonts w:hint="default"/>
      </w:rPr>
    </w:lvl>
    <w:lvl w:ilvl="7">
      <w:numFmt w:val="bullet"/>
      <w:lvlText w:val="•"/>
      <w:lvlJc w:val="left"/>
      <w:pPr>
        <w:tabs>
          <w:tab w:val="num" w:pos="3587"/>
        </w:tabs>
        <w:ind w:left="3587" w:hanging="360"/>
      </w:pPr>
      <w:rPr>
        <w:rFonts w:hint="default"/>
      </w:rPr>
    </w:lvl>
    <w:lvl w:ilvl="8">
      <w:numFmt w:val="bullet"/>
      <w:lvlText w:val="•"/>
      <w:lvlJc w:val="left"/>
      <w:pPr>
        <w:tabs>
          <w:tab w:val="num" w:pos="4048"/>
        </w:tabs>
        <w:ind w:left="4048" w:hanging="360"/>
      </w:pPr>
      <w:rPr>
        <w:rFonts w:hint="default"/>
      </w:rPr>
    </w:lvl>
  </w:abstractNum>
  <w:abstractNum w:abstractNumId="8" w15:restartNumberingAfterBreak="0">
    <w:nsid w:val="15227C38"/>
    <w:multiLevelType w:val="multilevel"/>
    <w:tmpl w:val="62864E3E"/>
    <w:lvl w:ilvl="0">
      <w:start w:val="1"/>
      <w:numFmt w:val="decimal"/>
      <w:lvlText w:val="%1."/>
      <w:lvlJc w:val="left"/>
      <w:pPr>
        <w:tabs>
          <w:tab w:val="num" w:pos="360"/>
        </w:tabs>
        <w:ind w:left="360" w:hanging="360"/>
      </w:pPr>
      <w:rPr>
        <w:rFonts w:ascii="Artifakt ElementOfc" w:eastAsia="Artifakt ElementOfc" w:hAnsi="Artifakt ElementOfc" w:cs="Artifakt ElementOfc" w:hint="default"/>
        <w:b/>
        <w:bCs/>
        <w:i w:val="0"/>
        <w:iCs w:val="0"/>
        <w:spacing w:val="0"/>
        <w:w w:val="96"/>
        <w:sz w:val="26"/>
        <w:szCs w:val="26"/>
        <w:lang w:val="en-US" w:eastAsia="en-US" w:bidi="ar-SA"/>
      </w:rPr>
    </w:lvl>
    <w:lvl w:ilvl="1">
      <w:start w:val="1"/>
      <w:numFmt w:val="decimal"/>
      <w:lvlText w:val="%1.%2."/>
      <w:lvlJc w:val="left"/>
      <w:pPr>
        <w:ind w:left="540" w:hanging="360"/>
      </w:pPr>
      <w:rPr>
        <w:rFonts w:ascii="Artifakt ElementOfc" w:eastAsia="Artifakt ElementOfc" w:hAnsi="Artifakt ElementOfc" w:cs="Artifakt ElementOfc" w:hint="default"/>
        <w:b/>
        <w:bCs/>
        <w:i w:val="0"/>
        <w:iCs w:val="0"/>
        <w:spacing w:val="-5"/>
        <w:w w:val="100"/>
        <w:sz w:val="24"/>
        <w:szCs w:val="24"/>
        <w:lang w:val="en-US" w:eastAsia="en-US" w:bidi="ar-SA"/>
      </w:rPr>
    </w:lvl>
    <w:lvl w:ilvl="2">
      <w:start w:val="1"/>
      <w:numFmt w:val="lowerLetter"/>
      <w:lvlText w:val="%1.%2.%3"/>
      <w:lvlJc w:val="left"/>
      <w:pPr>
        <w:ind w:left="1282" w:hanging="360"/>
      </w:pPr>
      <w:rPr>
        <w:rFonts w:ascii="Artifakt ElementOfc" w:eastAsia="Artifakt ElementOfc" w:hAnsi="Artifakt ElementOfc" w:cs="Artifakt ElementOfc" w:hint="default"/>
        <w:b w:val="0"/>
        <w:bCs w:val="0"/>
        <w:i w:val="0"/>
        <w:iCs w:val="0"/>
        <w:spacing w:val="0"/>
        <w:w w:val="100"/>
        <w:sz w:val="24"/>
        <w:szCs w:val="24"/>
        <w:lang w:val="en-US" w:eastAsia="en-US" w:bidi="ar-SA"/>
      </w:rPr>
    </w:lvl>
    <w:lvl w:ilvl="3">
      <w:start w:val="1"/>
      <w:numFmt w:val="lowerRoman"/>
      <w:lvlText w:val="%4."/>
      <w:lvlJc w:val="left"/>
      <w:pPr>
        <w:tabs>
          <w:tab w:val="num" w:pos="1743"/>
        </w:tabs>
        <w:ind w:left="1743" w:hanging="360"/>
      </w:pPr>
      <w:rPr>
        <w:rFonts w:ascii="Artifakt ElementOfc" w:eastAsia="Artifakt ElementOfc" w:hAnsi="Artifakt ElementOfc" w:cs="Artifakt ElementOfc" w:hint="default"/>
        <w:b w:val="0"/>
        <w:bCs w:val="0"/>
        <w:i w:val="0"/>
        <w:iCs w:val="0"/>
        <w:spacing w:val="-1"/>
        <w:w w:val="101"/>
        <w:sz w:val="18"/>
        <w:szCs w:val="18"/>
        <w:lang w:val="en-US" w:eastAsia="en-US" w:bidi="ar-SA"/>
      </w:rPr>
    </w:lvl>
    <w:lvl w:ilvl="4">
      <w:numFmt w:val="bullet"/>
      <w:lvlText w:val="•"/>
      <w:lvlJc w:val="left"/>
      <w:pPr>
        <w:tabs>
          <w:tab w:val="num" w:pos="2204"/>
        </w:tabs>
        <w:ind w:left="2204" w:hanging="360"/>
      </w:pPr>
      <w:rPr>
        <w:rFonts w:hint="default"/>
        <w:lang w:val="en-US" w:eastAsia="en-US" w:bidi="ar-SA"/>
      </w:rPr>
    </w:lvl>
    <w:lvl w:ilvl="5">
      <w:numFmt w:val="bullet"/>
      <w:lvlText w:val="•"/>
      <w:lvlJc w:val="left"/>
      <w:pPr>
        <w:tabs>
          <w:tab w:val="num" w:pos="2665"/>
        </w:tabs>
        <w:ind w:left="2665" w:hanging="360"/>
      </w:pPr>
      <w:rPr>
        <w:rFonts w:hint="default"/>
        <w:lang w:val="en-US" w:eastAsia="en-US" w:bidi="ar-SA"/>
      </w:rPr>
    </w:lvl>
    <w:lvl w:ilvl="6">
      <w:numFmt w:val="bullet"/>
      <w:lvlText w:val="•"/>
      <w:lvlJc w:val="left"/>
      <w:pPr>
        <w:tabs>
          <w:tab w:val="num" w:pos="3126"/>
        </w:tabs>
        <w:ind w:left="3126" w:hanging="360"/>
      </w:pPr>
      <w:rPr>
        <w:rFonts w:hint="default"/>
        <w:lang w:val="en-US" w:eastAsia="en-US" w:bidi="ar-SA"/>
      </w:rPr>
    </w:lvl>
    <w:lvl w:ilvl="7">
      <w:numFmt w:val="bullet"/>
      <w:lvlText w:val="•"/>
      <w:lvlJc w:val="left"/>
      <w:pPr>
        <w:tabs>
          <w:tab w:val="num" w:pos="3587"/>
        </w:tabs>
        <w:ind w:left="3587" w:hanging="360"/>
      </w:pPr>
      <w:rPr>
        <w:rFonts w:hint="default"/>
        <w:lang w:val="en-US" w:eastAsia="en-US" w:bidi="ar-SA"/>
      </w:rPr>
    </w:lvl>
    <w:lvl w:ilvl="8">
      <w:numFmt w:val="bullet"/>
      <w:lvlText w:val="•"/>
      <w:lvlJc w:val="left"/>
      <w:pPr>
        <w:tabs>
          <w:tab w:val="num" w:pos="4048"/>
        </w:tabs>
        <w:ind w:left="4048" w:hanging="360"/>
      </w:pPr>
      <w:rPr>
        <w:rFonts w:hint="default"/>
        <w:lang w:val="en-US" w:eastAsia="en-US" w:bidi="ar-SA"/>
      </w:rPr>
    </w:lvl>
  </w:abstractNum>
  <w:abstractNum w:abstractNumId="9" w15:restartNumberingAfterBreak="0">
    <w:nsid w:val="1CFE6151"/>
    <w:multiLevelType w:val="hybridMultilevel"/>
    <w:tmpl w:val="6C20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63B6A"/>
    <w:multiLevelType w:val="multilevel"/>
    <w:tmpl w:val="EF6A6380"/>
    <w:lvl w:ilvl="0">
      <w:start w:val="1"/>
      <w:numFmt w:val="decimal"/>
      <w:lvlText w:val="%1."/>
      <w:lvlJc w:val="left"/>
      <w:pPr>
        <w:tabs>
          <w:tab w:val="num" w:pos="360"/>
        </w:tabs>
        <w:ind w:left="360" w:hanging="360"/>
      </w:pPr>
      <w:rPr>
        <w:rFonts w:ascii="Artifakt ElementOfc" w:eastAsia="Artifakt ElementOfc" w:hAnsi="Artifakt ElementOfc" w:cs="Artifakt ElementOfc" w:hint="default"/>
        <w:b/>
        <w:bCs/>
        <w:i w:val="0"/>
        <w:iCs w:val="0"/>
        <w:spacing w:val="0"/>
        <w:w w:val="96"/>
        <w:sz w:val="26"/>
        <w:szCs w:val="26"/>
        <w:lang w:val="en-US" w:eastAsia="en-US" w:bidi="ar-SA"/>
      </w:rPr>
    </w:lvl>
    <w:lvl w:ilvl="1">
      <w:start w:val="1"/>
      <w:numFmt w:val="decimal"/>
      <w:lvlText w:val="%1.%2."/>
      <w:lvlJc w:val="left"/>
      <w:pPr>
        <w:tabs>
          <w:tab w:val="num" w:pos="821"/>
        </w:tabs>
        <w:ind w:left="821" w:hanging="360"/>
      </w:pPr>
      <w:rPr>
        <w:rFonts w:ascii="Artifakt ElementOfc" w:eastAsia="Artifakt ElementOfc" w:hAnsi="Artifakt ElementOfc" w:cs="Artifakt ElementOfc" w:hint="default"/>
        <w:b/>
        <w:bCs/>
        <w:i w:val="0"/>
        <w:iCs w:val="0"/>
        <w:spacing w:val="-5"/>
        <w:w w:val="100"/>
        <w:sz w:val="24"/>
        <w:szCs w:val="24"/>
        <w:lang w:val="en-US" w:eastAsia="en-US" w:bidi="ar-SA"/>
      </w:rPr>
    </w:lvl>
    <w:lvl w:ilvl="2">
      <w:start w:val="1"/>
      <w:numFmt w:val="lowerLetter"/>
      <w:lvlText w:val="%1.%2.%3"/>
      <w:lvlJc w:val="left"/>
      <w:pPr>
        <w:tabs>
          <w:tab w:val="num" w:pos="1282"/>
        </w:tabs>
        <w:ind w:left="1282" w:hanging="360"/>
      </w:pPr>
      <w:rPr>
        <w:rFonts w:ascii="Artifakt ElementOfc" w:eastAsia="Artifakt ElementOfc" w:hAnsi="Artifakt ElementOfc" w:cs="Artifakt ElementOfc" w:hint="default"/>
        <w:b w:val="0"/>
        <w:bCs w:val="0"/>
        <w:i w:val="0"/>
        <w:iCs w:val="0"/>
        <w:spacing w:val="0"/>
        <w:w w:val="100"/>
        <w:sz w:val="24"/>
        <w:szCs w:val="24"/>
        <w:lang w:val="en-US" w:eastAsia="en-US" w:bidi="ar-SA"/>
      </w:rPr>
    </w:lvl>
    <w:lvl w:ilvl="3">
      <w:start w:val="1"/>
      <w:numFmt w:val="lowerRoman"/>
      <w:lvlText w:val="%4."/>
      <w:lvlJc w:val="left"/>
      <w:pPr>
        <w:ind w:left="1743" w:hanging="360"/>
      </w:pPr>
      <w:rPr>
        <w:rFonts w:ascii="Artifakt ElementOfc" w:eastAsia="Artifakt ElementOfc" w:hAnsi="Artifakt ElementOfc" w:cs="Artifakt ElementOfc" w:hint="default"/>
        <w:b w:val="0"/>
        <w:bCs w:val="0"/>
        <w:i w:val="0"/>
        <w:iCs w:val="0"/>
        <w:spacing w:val="-1"/>
        <w:w w:val="101"/>
        <w:sz w:val="18"/>
        <w:szCs w:val="18"/>
        <w:lang w:val="en-US" w:eastAsia="en-US" w:bidi="ar-SA"/>
      </w:rPr>
    </w:lvl>
    <w:lvl w:ilvl="4">
      <w:numFmt w:val="bullet"/>
      <w:lvlText w:val="•"/>
      <w:lvlJc w:val="left"/>
      <w:pPr>
        <w:ind w:left="2204" w:hanging="360"/>
      </w:pPr>
      <w:rPr>
        <w:rFonts w:hint="default"/>
        <w:lang w:val="en-US" w:eastAsia="en-US" w:bidi="ar-SA"/>
      </w:rPr>
    </w:lvl>
    <w:lvl w:ilvl="5">
      <w:numFmt w:val="bullet"/>
      <w:lvlText w:val="•"/>
      <w:lvlJc w:val="left"/>
      <w:pPr>
        <w:ind w:left="2665" w:hanging="360"/>
      </w:pPr>
      <w:rPr>
        <w:rFonts w:hint="default"/>
        <w:lang w:val="en-US" w:eastAsia="en-US" w:bidi="ar-SA"/>
      </w:rPr>
    </w:lvl>
    <w:lvl w:ilvl="6">
      <w:numFmt w:val="bullet"/>
      <w:lvlText w:val="•"/>
      <w:lvlJc w:val="left"/>
      <w:pPr>
        <w:ind w:left="3126" w:hanging="360"/>
      </w:pPr>
      <w:rPr>
        <w:rFonts w:hint="default"/>
        <w:lang w:val="en-US" w:eastAsia="en-US" w:bidi="ar-SA"/>
      </w:rPr>
    </w:lvl>
    <w:lvl w:ilvl="7">
      <w:numFmt w:val="bullet"/>
      <w:lvlText w:val="•"/>
      <w:lvlJc w:val="left"/>
      <w:pPr>
        <w:ind w:left="3587" w:hanging="360"/>
      </w:pPr>
      <w:rPr>
        <w:rFonts w:hint="default"/>
        <w:lang w:val="en-US" w:eastAsia="en-US" w:bidi="ar-SA"/>
      </w:rPr>
    </w:lvl>
    <w:lvl w:ilvl="8">
      <w:numFmt w:val="bullet"/>
      <w:lvlText w:val="•"/>
      <w:lvlJc w:val="left"/>
      <w:pPr>
        <w:ind w:left="4048" w:hanging="360"/>
      </w:pPr>
      <w:rPr>
        <w:rFonts w:hint="default"/>
        <w:lang w:val="en-US" w:eastAsia="en-US" w:bidi="ar-SA"/>
      </w:rPr>
    </w:lvl>
  </w:abstractNum>
  <w:abstractNum w:abstractNumId="11" w15:restartNumberingAfterBreak="0">
    <w:nsid w:val="22000E4F"/>
    <w:multiLevelType w:val="hybridMultilevel"/>
    <w:tmpl w:val="52EE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55A8C"/>
    <w:multiLevelType w:val="hybridMultilevel"/>
    <w:tmpl w:val="F3BC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70928"/>
    <w:multiLevelType w:val="multilevel"/>
    <w:tmpl w:val="62864E3E"/>
    <w:lvl w:ilvl="0">
      <w:start w:val="1"/>
      <w:numFmt w:val="decimal"/>
      <w:lvlText w:val="%1."/>
      <w:lvlJc w:val="left"/>
      <w:pPr>
        <w:tabs>
          <w:tab w:val="num" w:pos="360"/>
        </w:tabs>
        <w:ind w:left="360" w:hanging="360"/>
      </w:pPr>
      <w:rPr>
        <w:rFonts w:ascii="Artifakt ElementOfc" w:eastAsia="Artifakt ElementOfc" w:hAnsi="Artifakt ElementOfc" w:cs="Artifakt ElementOfc" w:hint="default"/>
        <w:b/>
        <w:bCs/>
        <w:i w:val="0"/>
        <w:iCs w:val="0"/>
        <w:spacing w:val="0"/>
        <w:w w:val="96"/>
        <w:sz w:val="26"/>
        <w:szCs w:val="26"/>
        <w:lang w:val="en-US" w:eastAsia="en-US" w:bidi="ar-SA"/>
      </w:rPr>
    </w:lvl>
    <w:lvl w:ilvl="1">
      <w:start w:val="1"/>
      <w:numFmt w:val="decimal"/>
      <w:lvlText w:val="%1.%2."/>
      <w:lvlJc w:val="left"/>
      <w:pPr>
        <w:ind w:left="540" w:hanging="360"/>
      </w:pPr>
      <w:rPr>
        <w:rFonts w:ascii="Artifakt ElementOfc" w:eastAsia="Artifakt ElementOfc" w:hAnsi="Artifakt ElementOfc" w:cs="Artifakt ElementOfc" w:hint="default"/>
        <w:b/>
        <w:bCs/>
        <w:i w:val="0"/>
        <w:iCs w:val="0"/>
        <w:spacing w:val="-5"/>
        <w:w w:val="100"/>
        <w:sz w:val="24"/>
        <w:szCs w:val="24"/>
        <w:lang w:val="en-US" w:eastAsia="en-US" w:bidi="ar-SA"/>
      </w:rPr>
    </w:lvl>
    <w:lvl w:ilvl="2">
      <w:start w:val="1"/>
      <w:numFmt w:val="lowerLetter"/>
      <w:lvlText w:val="%1.%2.%3"/>
      <w:lvlJc w:val="left"/>
      <w:pPr>
        <w:ind w:left="1282" w:hanging="360"/>
      </w:pPr>
      <w:rPr>
        <w:rFonts w:ascii="Artifakt ElementOfc" w:eastAsia="Artifakt ElementOfc" w:hAnsi="Artifakt ElementOfc" w:cs="Artifakt ElementOfc" w:hint="default"/>
        <w:b w:val="0"/>
        <w:bCs w:val="0"/>
        <w:i w:val="0"/>
        <w:iCs w:val="0"/>
        <w:spacing w:val="0"/>
        <w:w w:val="100"/>
        <w:sz w:val="24"/>
        <w:szCs w:val="24"/>
        <w:lang w:val="en-US" w:eastAsia="en-US" w:bidi="ar-SA"/>
      </w:rPr>
    </w:lvl>
    <w:lvl w:ilvl="3">
      <w:start w:val="1"/>
      <w:numFmt w:val="lowerRoman"/>
      <w:lvlText w:val="%4."/>
      <w:lvlJc w:val="left"/>
      <w:pPr>
        <w:tabs>
          <w:tab w:val="num" w:pos="1743"/>
        </w:tabs>
        <w:ind w:left="1743" w:hanging="360"/>
      </w:pPr>
      <w:rPr>
        <w:rFonts w:ascii="Artifakt ElementOfc" w:eastAsia="Artifakt ElementOfc" w:hAnsi="Artifakt ElementOfc" w:cs="Artifakt ElementOfc" w:hint="default"/>
        <w:b w:val="0"/>
        <w:bCs w:val="0"/>
        <w:i w:val="0"/>
        <w:iCs w:val="0"/>
        <w:spacing w:val="-1"/>
        <w:w w:val="101"/>
        <w:sz w:val="18"/>
        <w:szCs w:val="18"/>
        <w:lang w:val="en-US" w:eastAsia="en-US" w:bidi="ar-SA"/>
      </w:rPr>
    </w:lvl>
    <w:lvl w:ilvl="4">
      <w:numFmt w:val="bullet"/>
      <w:lvlText w:val="•"/>
      <w:lvlJc w:val="left"/>
      <w:pPr>
        <w:tabs>
          <w:tab w:val="num" w:pos="2204"/>
        </w:tabs>
        <w:ind w:left="2204" w:hanging="360"/>
      </w:pPr>
      <w:rPr>
        <w:rFonts w:hint="default"/>
        <w:lang w:val="en-US" w:eastAsia="en-US" w:bidi="ar-SA"/>
      </w:rPr>
    </w:lvl>
    <w:lvl w:ilvl="5">
      <w:numFmt w:val="bullet"/>
      <w:lvlText w:val="•"/>
      <w:lvlJc w:val="left"/>
      <w:pPr>
        <w:tabs>
          <w:tab w:val="num" w:pos="2665"/>
        </w:tabs>
        <w:ind w:left="2665" w:hanging="360"/>
      </w:pPr>
      <w:rPr>
        <w:rFonts w:hint="default"/>
        <w:lang w:val="en-US" w:eastAsia="en-US" w:bidi="ar-SA"/>
      </w:rPr>
    </w:lvl>
    <w:lvl w:ilvl="6">
      <w:numFmt w:val="bullet"/>
      <w:lvlText w:val="•"/>
      <w:lvlJc w:val="left"/>
      <w:pPr>
        <w:tabs>
          <w:tab w:val="num" w:pos="3126"/>
        </w:tabs>
        <w:ind w:left="3126" w:hanging="360"/>
      </w:pPr>
      <w:rPr>
        <w:rFonts w:hint="default"/>
        <w:lang w:val="en-US" w:eastAsia="en-US" w:bidi="ar-SA"/>
      </w:rPr>
    </w:lvl>
    <w:lvl w:ilvl="7">
      <w:numFmt w:val="bullet"/>
      <w:lvlText w:val="•"/>
      <w:lvlJc w:val="left"/>
      <w:pPr>
        <w:tabs>
          <w:tab w:val="num" w:pos="3587"/>
        </w:tabs>
        <w:ind w:left="3587" w:hanging="360"/>
      </w:pPr>
      <w:rPr>
        <w:rFonts w:hint="default"/>
        <w:lang w:val="en-US" w:eastAsia="en-US" w:bidi="ar-SA"/>
      </w:rPr>
    </w:lvl>
    <w:lvl w:ilvl="8">
      <w:numFmt w:val="bullet"/>
      <w:lvlText w:val="•"/>
      <w:lvlJc w:val="left"/>
      <w:pPr>
        <w:tabs>
          <w:tab w:val="num" w:pos="4048"/>
        </w:tabs>
        <w:ind w:left="4048" w:hanging="360"/>
      </w:pPr>
      <w:rPr>
        <w:rFonts w:hint="default"/>
        <w:lang w:val="en-US" w:eastAsia="en-US" w:bidi="ar-SA"/>
      </w:rPr>
    </w:lvl>
  </w:abstractNum>
  <w:abstractNum w:abstractNumId="14" w15:restartNumberingAfterBreak="0">
    <w:nsid w:val="3A186266"/>
    <w:multiLevelType w:val="multilevel"/>
    <w:tmpl w:val="567A0B54"/>
    <w:lvl w:ilvl="0">
      <w:start w:val="1"/>
      <w:numFmt w:val="decimal"/>
      <w:lvlText w:val="%1."/>
      <w:lvlJc w:val="left"/>
      <w:pPr>
        <w:ind w:left="360" w:hanging="360"/>
      </w:pPr>
      <w:rPr>
        <w:rFonts w:hint="default"/>
        <w:color w:val="2E5395"/>
        <w:spacing w:val="-2"/>
        <w:w w:val="99"/>
        <w:sz w:val="26"/>
        <w:szCs w:val="26"/>
        <w:lang w:val="en-US" w:eastAsia="en-US" w:bidi="en-US"/>
      </w:rPr>
    </w:lvl>
    <w:lvl w:ilvl="1">
      <w:start w:val="1"/>
      <w:numFmt w:val="decimal"/>
      <w:lvlText w:val="%1.%2."/>
      <w:lvlJc w:val="left"/>
      <w:pPr>
        <w:ind w:left="792" w:hanging="432"/>
      </w:pPr>
      <w:rPr>
        <w:rFonts w:hint="default"/>
        <w:color w:val="2E5395"/>
        <w:spacing w:val="-5"/>
        <w:w w:val="100"/>
        <w:sz w:val="24"/>
        <w:szCs w:val="24"/>
        <w:lang w:val="en-US" w:eastAsia="en-US" w:bidi="en-US"/>
      </w:rPr>
    </w:lvl>
    <w:lvl w:ilvl="2">
      <w:start w:val="1"/>
      <w:numFmt w:val="lowerLetter"/>
      <w:lvlText w:val="%1.%2.%3."/>
      <w:lvlJc w:val="left"/>
      <w:pPr>
        <w:ind w:left="1224" w:hanging="504"/>
      </w:pPr>
      <w:rPr>
        <w:rFonts w:hint="default"/>
        <w:lang w:val="en-US" w:eastAsia="en-US" w:bidi="en-US"/>
      </w:rPr>
    </w:lvl>
    <w:lvl w:ilvl="3">
      <w:start w:val="1"/>
      <w:numFmt w:val="decimal"/>
      <w:lvlText w:val="%1.%2.%3.%4."/>
      <w:lvlJc w:val="left"/>
      <w:pPr>
        <w:ind w:left="1728" w:hanging="648"/>
      </w:pPr>
      <w:rPr>
        <w:rFonts w:hint="default"/>
        <w:lang w:val="en-US" w:eastAsia="en-US" w:bidi="en-US"/>
      </w:rPr>
    </w:lvl>
    <w:lvl w:ilvl="4">
      <w:start w:val="1"/>
      <w:numFmt w:val="decimal"/>
      <w:lvlText w:val="%1.%2.%3.%4.%5."/>
      <w:lvlJc w:val="left"/>
      <w:pPr>
        <w:ind w:left="2232" w:hanging="792"/>
      </w:pPr>
      <w:rPr>
        <w:rFonts w:hint="default"/>
        <w:lang w:val="en-US" w:eastAsia="en-US" w:bidi="en-US"/>
      </w:rPr>
    </w:lvl>
    <w:lvl w:ilvl="5">
      <w:start w:val="1"/>
      <w:numFmt w:val="decimal"/>
      <w:lvlText w:val="%1.%2.%3.%4.%5.%6."/>
      <w:lvlJc w:val="left"/>
      <w:pPr>
        <w:ind w:left="2736" w:hanging="936"/>
      </w:pPr>
      <w:rPr>
        <w:rFonts w:hint="default"/>
        <w:lang w:val="en-US" w:eastAsia="en-US" w:bidi="en-US"/>
      </w:rPr>
    </w:lvl>
    <w:lvl w:ilvl="6">
      <w:start w:val="1"/>
      <w:numFmt w:val="decimal"/>
      <w:lvlText w:val="%1.%2.%3.%4.%5.%6.%7."/>
      <w:lvlJc w:val="left"/>
      <w:pPr>
        <w:ind w:left="3240" w:hanging="1080"/>
      </w:pPr>
      <w:rPr>
        <w:rFonts w:hint="default"/>
        <w:lang w:val="en-US" w:eastAsia="en-US" w:bidi="en-US"/>
      </w:rPr>
    </w:lvl>
    <w:lvl w:ilvl="7">
      <w:start w:val="1"/>
      <w:numFmt w:val="decimal"/>
      <w:lvlText w:val="%1.%2.%3.%4.%5.%6.%7.%8."/>
      <w:lvlJc w:val="left"/>
      <w:pPr>
        <w:ind w:left="3744" w:hanging="1224"/>
      </w:pPr>
      <w:rPr>
        <w:rFonts w:hint="default"/>
        <w:lang w:val="en-US" w:eastAsia="en-US" w:bidi="en-US"/>
      </w:rPr>
    </w:lvl>
    <w:lvl w:ilvl="8">
      <w:start w:val="1"/>
      <w:numFmt w:val="decimal"/>
      <w:lvlText w:val="%1.%2.%3.%4.%5.%6.%7.%8.%9."/>
      <w:lvlJc w:val="left"/>
      <w:pPr>
        <w:ind w:left="4320" w:hanging="1440"/>
      </w:pPr>
      <w:rPr>
        <w:rFonts w:hint="default"/>
        <w:lang w:val="en-US" w:eastAsia="en-US" w:bidi="en-US"/>
      </w:rPr>
    </w:lvl>
  </w:abstractNum>
  <w:abstractNum w:abstractNumId="15" w15:restartNumberingAfterBreak="0">
    <w:nsid w:val="3D2A42AC"/>
    <w:multiLevelType w:val="multilevel"/>
    <w:tmpl w:val="4D3A1012"/>
    <w:lvl w:ilvl="0">
      <w:start w:val="1"/>
      <w:numFmt w:val="decimal"/>
      <w:lvlText w:val="%1."/>
      <w:lvlJc w:val="left"/>
      <w:pPr>
        <w:tabs>
          <w:tab w:val="num" w:pos="360"/>
        </w:tabs>
        <w:ind w:left="360" w:hanging="360"/>
      </w:pPr>
      <w:rPr>
        <w:rFonts w:ascii="Artifakt ElementOfc" w:eastAsia="Artifakt ElementOfc" w:hAnsi="Artifakt ElementOfc" w:cs="Artifakt ElementOfc" w:hint="default"/>
        <w:b/>
        <w:bCs/>
        <w:i w:val="0"/>
        <w:iCs w:val="0"/>
        <w:spacing w:val="0"/>
        <w:w w:val="96"/>
        <w:sz w:val="26"/>
        <w:szCs w:val="26"/>
        <w:lang w:val="en-US" w:eastAsia="en-US" w:bidi="ar-SA"/>
      </w:rPr>
    </w:lvl>
    <w:lvl w:ilvl="1">
      <w:start w:val="1"/>
      <w:numFmt w:val="decimal"/>
      <w:lvlText w:val="%1.%2."/>
      <w:lvlJc w:val="left"/>
      <w:pPr>
        <w:tabs>
          <w:tab w:val="num" w:pos="2070"/>
        </w:tabs>
        <w:ind w:left="2070" w:hanging="360"/>
      </w:pPr>
      <w:rPr>
        <w:rFonts w:ascii="Artifakt ElementOfc" w:eastAsia="Artifakt ElementOfc" w:hAnsi="Artifakt ElementOfc" w:cs="Artifakt ElementOfc" w:hint="default"/>
        <w:b/>
        <w:bCs/>
        <w:i w:val="0"/>
        <w:iCs w:val="0"/>
        <w:spacing w:val="-5"/>
        <w:w w:val="100"/>
        <w:sz w:val="24"/>
        <w:szCs w:val="24"/>
        <w:lang w:val="en-US" w:eastAsia="en-US" w:bidi="ar-SA"/>
      </w:rPr>
    </w:lvl>
    <w:lvl w:ilvl="2">
      <w:start w:val="1"/>
      <w:numFmt w:val="lowerLetter"/>
      <w:lvlText w:val="%1.%2.%3"/>
      <w:lvlJc w:val="left"/>
      <w:pPr>
        <w:tabs>
          <w:tab w:val="num" w:pos="1282"/>
        </w:tabs>
        <w:ind w:left="1282" w:hanging="360"/>
      </w:pPr>
      <w:rPr>
        <w:rFonts w:ascii="Artifakt ElementOfc" w:eastAsia="Artifakt ElementOfc" w:hAnsi="Artifakt ElementOfc" w:cs="Artifakt ElementOfc" w:hint="default"/>
        <w:b w:val="0"/>
        <w:bCs w:val="0"/>
        <w:i w:val="0"/>
        <w:iCs w:val="0"/>
        <w:spacing w:val="0"/>
        <w:w w:val="100"/>
        <w:sz w:val="24"/>
        <w:szCs w:val="24"/>
        <w:lang w:val="en-US" w:eastAsia="en-US" w:bidi="ar-SA"/>
      </w:rPr>
    </w:lvl>
    <w:lvl w:ilvl="3">
      <w:start w:val="1"/>
      <w:numFmt w:val="lowerRoman"/>
      <w:lvlText w:val="%4."/>
      <w:lvlJc w:val="left"/>
      <w:pPr>
        <w:tabs>
          <w:tab w:val="num" w:pos="1743"/>
        </w:tabs>
        <w:ind w:left="1743" w:hanging="360"/>
      </w:pPr>
      <w:rPr>
        <w:rFonts w:ascii="Artifakt ElementOfc" w:eastAsia="Artifakt ElementOfc" w:hAnsi="Artifakt ElementOfc" w:cs="Artifakt ElementOfc" w:hint="default"/>
        <w:b w:val="0"/>
        <w:bCs w:val="0"/>
        <w:i w:val="0"/>
        <w:iCs w:val="0"/>
        <w:spacing w:val="-1"/>
        <w:w w:val="101"/>
        <w:sz w:val="18"/>
        <w:szCs w:val="18"/>
        <w:lang w:val="en-US" w:eastAsia="en-US" w:bidi="ar-SA"/>
      </w:rPr>
    </w:lvl>
    <w:lvl w:ilvl="4">
      <w:numFmt w:val="bullet"/>
      <w:lvlText w:val="•"/>
      <w:lvlJc w:val="left"/>
      <w:pPr>
        <w:tabs>
          <w:tab w:val="num" w:pos="2204"/>
        </w:tabs>
        <w:ind w:left="2204" w:hanging="360"/>
      </w:pPr>
      <w:rPr>
        <w:rFonts w:hint="default"/>
        <w:lang w:val="en-US" w:eastAsia="en-US" w:bidi="ar-SA"/>
      </w:rPr>
    </w:lvl>
    <w:lvl w:ilvl="5">
      <w:numFmt w:val="bullet"/>
      <w:lvlText w:val="•"/>
      <w:lvlJc w:val="left"/>
      <w:pPr>
        <w:tabs>
          <w:tab w:val="num" w:pos="2665"/>
        </w:tabs>
        <w:ind w:left="2665" w:hanging="360"/>
      </w:pPr>
      <w:rPr>
        <w:rFonts w:hint="default"/>
        <w:lang w:val="en-US" w:eastAsia="en-US" w:bidi="ar-SA"/>
      </w:rPr>
    </w:lvl>
    <w:lvl w:ilvl="6">
      <w:numFmt w:val="bullet"/>
      <w:lvlText w:val="•"/>
      <w:lvlJc w:val="left"/>
      <w:pPr>
        <w:tabs>
          <w:tab w:val="num" w:pos="3126"/>
        </w:tabs>
        <w:ind w:left="3126" w:hanging="360"/>
      </w:pPr>
      <w:rPr>
        <w:rFonts w:hint="default"/>
        <w:lang w:val="en-US" w:eastAsia="en-US" w:bidi="ar-SA"/>
      </w:rPr>
    </w:lvl>
    <w:lvl w:ilvl="7">
      <w:numFmt w:val="bullet"/>
      <w:lvlText w:val="•"/>
      <w:lvlJc w:val="left"/>
      <w:pPr>
        <w:tabs>
          <w:tab w:val="num" w:pos="3587"/>
        </w:tabs>
        <w:ind w:left="3587" w:hanging="360"/>
      </w:pPr>
      <w:rPr>
        <w:rFonts w:hint="default"/>
        <w:lang w:val="en-US" w:eastAsia="en-US" w:bidi="ar-SA"/>
      </w:rPr>
    </w:lvl>
    <w:lvl w:ilvl="8">
      <w:numFmt w:val="bullet"/>
      <w:lvlText w:val="•"/>
      <w:lvlJc w:val="left"/>
      <w:pPr>
        <w:tabs>
          <w:tab w:val="num" w:pos="4048"/>
        </w:tabs>
        <w:ind w:left="4048" w:hanging="360"/>
      </w:pPr>
      <w:rPr>
        <w:rFonts w:hint="default"/>
        <w:lang w:val="en-US" w:eastAsia="en-US" w:bidi="ar-SA"/>
      </w:rPr>
    </w:lvl>
  </w:abstractNum>
  <w:abstractNum w:abstractNumId="16" w15:restartNumberingAfterBreak="0">
    <w:nsid w:val="3D860E3D"/>
    <w:multiLevelType w:val="hybridMultilevel"/>
    <w:tmpl w:val="E3F27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7B047C"/>
    <w:multiLevelType w:val="hybridMultilevel"/>
    <w:tmpl w:val="5B541E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C6925AA"/>
    <w:multiLevelType w:val="hybridMultilevel"/>
    <w:tmpl w:val="4576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1676C2"/>
    <w:multiLevelType w:val="hybridMultilevel"/>
    <w:tmpl w:val="5FFEF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6301F"/>
    <w:multiLevelType w:val="hybridMultilevel"/>
    <w:tmpl w:val="FF1A2840"/>
    <w:lvl w:ilvl="0" w:tplc="8112EEEE">
      <w:start w:val="1"/>
      <w:numFmt w:val="decimal"/>
      <w:lvlText w:val="%1."/>
      <w:lvlJc w:val="left"/>
      <w:pPr>
        <w:ind w:left="720" w:hanging="360"/>
      </w:pPr>
      <w:rPr>
        <w:rFonts w:ascii="Noto Sans" w:hAnsi="Noto San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167CB"/>
    <w:multiLevelType w:val="hybridMultilevel"/>
    <w:tmpl w:val="48B6D652"/>
    <w:lvl w:ilvl="0" w:tplc="74E886D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E564F"/>
    <w:multiLevelType w:val="hybridMultilevel"/>
    <w:tmpl w:val="9B78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36C47"/>
    <w:multiLevelType w:val="hybridMultilevel"/>
    <w:tmpl w:val="82D6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4F703C"/>
    <w:multiLevelType w:val="hybridMultilevel"/>
    <w:tmpl w:val="1D140E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F6710"/>
    <w:multiLevelType w:val="hybridMultilevel"/>
    <w:tmpl w:val="1FE04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2572703">
    <w:abstractNumId w:val="23"/>
  </w:num>
  <w:num w:numId="2" w16cid:durableId="930435415">
    <w:abstractNumId w:val="20"/>
  </w:num>
  <w:num w:numId="3" w16cid:durableId="614484933">
    <w:abstractNumId w:val="18"/>
  </w:num>
  <w:num w:numId="4" w16cid:durableId="1868634566">
    <w:abstractNumId w:val="24"/>
  </w:num>
  <w:num w:numId="5" w16cid:durableId="1985618740">
    <w:abstractNumId w:val="17"/>
  </w:num>
  <w:num w:numId="6" w16cid:durableId="690843440">
    <w:abstractNumId w:val="9"/>
  </w:num>
  <w:num w:numId="7" w16cid:durableId="936522788">
    <w:abstractNumId w:val="0"/>
  </w:num>
  <w:num w:numId="8" w16cid:durableId="72162803">
    <w:abstractNumId w:val="4"/>
  </w:num>
  <w:num w:numId="9" w16cid:durableId="656149534">
    <w:abstractNumId w:val="1"/>
  </w:num>
  <w:num w:numId="10" w16cid:durableId="2007433388">
    <w:abstractNumId w:val="22"/>
  </w:num>
  <w:num w:numId="11" w16cid:durableId="134294718">
    <w:abstractNumId w:val="16"/>
  </w:num>
  <w:num w:numId="12" w16cid:durableId="1819951869">
    <w:abstractNumId w:val="12"/>
  </w:num>
  <w:num w:numId="13" w16cid:durableId="2111658407">
    <w:abstractNumId w:val="6"/>
  </w:num>
  <w:num w:numId="14" w16cid:durableId="1131554270">
    <w:abstractNumId w:val="2"/>
  </w:num>
  <w:num w:numId="15" w16cid:durableId="1681354788">
    <w:abstractNumId w:val="25"/>
  </w:num>
  <w:num w:numId="16" w16cid:durableId="1902793158">
    <w:abstractNumId w:val="19"/>
  </w:num>
  <w:num w:numId="17" w16cid:durableId="956984346">
    <w:abstractNumId w:val="21"/>
  </w:num>
  <w:num w:numId="18" w16cid:durableId="1994989272">
    <w:abstractNumId w:val="14"/>
  </w:num>
  <w:num w:numId="19" w16cid:durableId="594291022">
    <w:abstractNumId w:val="11"/>
  </w:num>
  <w:num w:numId="20" w16cid:durableId="164521806">
    <w:abstractNumId w:val="5"/>
  </w:num>
  <w:num w:numId="21" w16cid:durableId="394592932">
    <w:abstractNumId w:val="8"/>
  </w:num>
  <w:num w:numId="22" w16cid:durableId="1107236423">
    <w:abstractNumId w:val="3"/>
  </w:num>
  <w:num w:numId="23" w16cid:durableId="313264400">
    <w:abstractNumId w:val="15"/>
  </w:num>
  <w:num w:numId="24" w16cid:durableId="369308835">
    <w:abstractNumId w:val="10"/>
  </w:num>
  <w:num w:numId="25" w16cid:durableId="1634092566">
    <w:abstractNumId w:val="13"/>
  </w:num>
  <w:num w:numId="26" w16cid:durableId="20737730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F8D"/>
    <w:rsid w:val="0000126C"/>
    <w:rsid w:val="00002FCA"/>
    <w:rsid w:val="00006D31"/>
    <w:rsid w:val="000104BD"/>
    <w:rsid w:val="00015BBF"/>
    <w:rsid w:val="00016824"/>
    <w:rsid w:val="00016B54"/>
    <w:rsid w:val="00020B47"/>
    <w:rsid w:val="000211CD"/>
    <w:rsid w:val="000219ED"/>
    <w:rsid w:val="00032403"/>
    <w:rsid w:val="000436BB"/>
    <w:rsid w:val="00045B4B"/>
    <w:rsid w:val="00047729"/>
    <w:rsid w:val="00052DC2"/>
    <w:rsid w:val="000576BB"/>
    <w:rsid w:val="00061ACD"/>
    <w:rsid w:val="00073DDB"/>
    <w:rsid w:val="00075E02"/>
    <w:rsid w:val="000766EA"/>
    <w:rsid w:val="00086878"/>
    <w:rsid w:val="000938D4"/>
    <w:rsid w:val="00095EEC"/>
    <w:rsid w:val="00096E71"/>
    <w:rsid w:val="000A08AF"/>
    <w:rsid w:val="000A207F"/>
    <w:rsid w:val="000A5DB9"/>
    <w:rsid w:val="000A7FD9"/>
    <w:rsid w:val="000B11FB"/>
    <w:rsid w:val="000B394B"/>
    <w:rsid w:val="000B44E3"/>
    <w:rsid w:val="000B61E4"/>
    <w:rsid w:val="000C27FB"/>
    <w:rsid w:val="000C2D1B"/>
    <w:rsid w:val="000C3A1B"/>
    <w:rsid w:val="000D42CF"/>
    <w:rsid w:val="000D64D5"/>
    <w:rsid w:val="000E2306"/>
    <w:rsid w:val="000E75EF"/>
    <w:rsid w:val="000F1927"/>
    <w:rsid w:val="000F1E93"/>
    <w:rsid w:val="000F227C"/>
    <w:rsid w:val="001004E4"/>
    <w:rsid w:val="001055A3"/>
    <w:rsid w:val="00106BFA"/>
    <w:rsid w:val="001071A6"/>
    <w:rsid w:val="00111645"/>
    <w:rsid w:val="00111833"/>
    <w:rsid w:val="00112786"/>
    <w:rsid w:val="001144AF"/>
    <w:rsid w:val="001205CE"/>
    <w:rsid w:val="001326AF"/>
    <w:rsid w:val="0013553D"/>
    <w:rsid w:val="00135884"/>
    <w:rsid w:val="00136C89"/>
    <w:rsid w:val="0014286A"/>
    <w:rsid w:val="001464EF"/>
    <w:rsid w:val="00147C73"/>
    <w:rsid w:val="00154C32"/>
    <w:rsid w:val="0015563A"/>
    <w:rsid w:val="00156464"/>
    <w:rsid w:val="0015737E"/>
    <w:rsid w:val="00163DC8"/>
    <w:rsid w:val="001722CF"/>
    <w:rsid w:val="00172761"/>
    <w:rsid w:val="00172FDA"/>
    <w:rsid w:val="00174FC6"/>
    <w:rsid w:val="001768F1"/>
    <w:rsid w:val="001816EE"/>
    <w:rsid w:val="00182050"/>
    <w:rsid w:val="00193145"/>
    <w:rsid w:val="00197900"/>
    <w:rsid w:val="001A12DB"/>
    <w:rsid w:val="001A39A3"/>
    <w:rsid w:val="001B393F"/>
    <w:rsid w:val="001B7F23"/>
    <w:rsid w:val="001C7AEC"/>
    <w:rsid w:val="001D3D4C"/>
    <w:rsid w:val="001D6977"/>
    <w:rsid w:val="001E3584"/>
    <w:rsid w:val="001E4417"/>
    <w:rsid w:val="001E4B4D"/>
    <w:rsid w:val="001F1A80"/>
    <w:rsid w:val="001F42CA"/>
    <w:rsid w:val="001F7B89"/>
    <w:rsid w:val="00204B90"/>
    <w:rsid w:val="00205D1E"/>
    <w:rsid w:val="00206961"/>
    <w:rsid w:val="00210EB0"/>
    <w:rsid w:val="00212EA4"/>
    <w:rsid w:val="00221BE2"/>
    <w:rsid w:val="0022619C"/>
    <w:rsid w:val="00226456"/>
    <w:rsid w:val="00226B29"/>
    <w:rsid w:val="002279F0"/>
    <w:rsid w:val="00241BB9"/>
    <w:rsid w:val="0025772F"/>
    <w:rsid w:val="00265F5B"/>
    <w:rsid w:val="002662E7"/>
    <w:rsid w:val="00267FA9"/>
    <w:rsid w:val="00270093"/>
    <w:rsid w:val="00270E0E"/>
    <w:rsid w:val="002745C9"/>
    <w:rsid w:val="002812AF"/>
    <w:rsid w:val="00285382"/>
    <w:rsid w:val="00291CE6"/>
    <w:rsid w:val="00296CE0"/>
    <w:rsid w:val="00297B73"/>
    <w:rsid w:val="002A0DA2"/>
    <w:rsid w:val="002A4008"/>
    <w:rsid w:val="002A40A2"/>
    <w:rsid w:val="002A4420"/>
    <w:rsid w:val="002A7EFD"/>
    <w:rsid w:val="002B2BD8"/>
    <w:rsid w:val="002C0EC6"/>
    <w:rsid w:val="002C1082"/>
    <w:rsid w:val="002C1CE7"/>
    <w:rsid w:val="002C22EE"/>
    <w:rsid w:val="002C689F"/>
    <w:rsid w:val="002D2105"/>
    <w:rsid w:val="002D278C"/>
    <w:rsid w:val="002D2C55"/>
    <w:rsid w:val="002D3C2C"/>
    <w:rsid w:val="002D4D7D"/>
    <w:rsid w:val="002D7D2E"/>
    <w:rsid w:val="002E1B1D"/>
    <w:rsid w:val="002E5BF8"/>
    <w:rsid w:val="002F079B"/>
    <w:rsid w:val="002F1971"/>
    <w:rsid w:val="002F1D48"/>
    <w:rsid w:val="002F6E4B"/>
    <w:rsid w:val="002F6F65"/>
    <w:rsid w:val="002F764A"/>
    <w:rsid w:val="0030720E"/>
    <w:rsid w:val="003149BD"/>
    <w:rsid w:val="00323C4D"/>
    <w:rsid w:val="003302DE"/>
    <w:rsid w:val="00330745"/>
    <w:rsid w:val="003366F0"/>
    <w:rsid w:val="00340FEC"/>
    <w:rsid w:val="00341A38"/>
    <w:rsid w:val="00341C55"/>
    <w:rsid w:val="00342E31"/>
    <w:rsid w:val="00347352"/>
    <w:rsid w:val="003507B4"/>
    <w:rsid w:val="00355831"/>
    <w:rsid w:val="00360811"/>
    <w:rsid w:val="00375B39"/>
    <w:rsid w:val="003803D5"/>
    <w:rsid w:val="00380B4C"/>
    <w:rsid w:val="00384C33"/>
    <w:rsid w:val="00387247"/>
    <w:rsid w:val="003901AD"/>
    <w:rsid w:val="00390F4A"/>
    <w:rsid w:val="0039298B"/>
    <w:rsid w:val="00393077"/>
    <w:rsid w:val="003933E3"/>
    <w:rsid w:val="003A056A"/>
    <w:rsid w:val="003A069D"/>
    <w:rsid w:val="003A3ACF"/>
    <w:rsid w:val="003A3E02"/>
    <w:rsid w:val="003A62C5"/>
    <w:rsid w:val="003B03AF"/>
    <w:rsid w:val="003B1507"/>
    <w:rsid w:val="003B2A58"/>
    <w:rsid w:val="003C2AE2"/>
    <w:rsid w:val="003C6B6D"/>
    <w:rsid w:val="003C7793"/>
    <w:rsid w:val="003D1E19"/>
    <w:rsid w:val="003D207E"/>
    <w:rsid w:val="003E023D"/>
    <w:rsid w:val="003E0B77"/>
    <w:rsid w:val="003E462A"/>
    <w:rsid w:val="003F272E"/>
    <w:rsid w:val="003F2777"/>
    <w:rsid w:val="003F38DA"/>
    <w:rsid w:val="003F60EC"/>
    <w:rsid w:val="00400962"/>
    <w:rsid w:val="0040363B"/>
    <w:rsid w:val="0040637C"/>
    <w:rsid w:val="00406428"/>
    <w:rsid w:val="00412139"/>
    <w:rsid w:val="00427085"/>
    <w:rsid w:val="00431AA3"/>
    <w:rsid w:val="00434C3D"/>
    <w:rsid w:val="00441F20"/>
    <w:rsid w:val="004421C4"/>
    <w:rsid w:val="004430D9"/>
    <w:rsid w:val="004466C0"/>
    <w:rsid w:val="00452C36"/>
    <w:rsid w:val="004538FF"/>
    <w:rsid w:val="00462177"/>
    <w:rsid w:val="00462488"/>
    <w:rsid w:val="00462E7C"/>
    <w:rsid w:val="00470C8F"/>
    <w:rsid w:val="004745AC"/>
    <w:rsid w:val="00476846"/>
    <w:rsid w:val="00476C5F"/>
    <w:rsid w:val="00477273"/>
    <w:rsid w:val="00482FA4"/>
    <w:rsid w:val="00485C8D"/>
    <w:rsid w:val="00486C85"/>
    <w:rsid w:val="00492C37"/>
    <w:rsid w:val="00495316"/>
    <w:rsid w:val="004959FD"/>
    <w:rsid w:val="00496593"/>
    <w:rsid w:val="00496713"/>
    <w:rsid w:val="004968B1"/>
    <w:rsid w:val="00497050"/>
    <w:rsid w:val="004A0573"/>
    <w:rsid w:val="004A2A40"/>
    <w:rsid w:val="004A56F1"/>
    <w:rsid w:val="004A6A26"/>
    <w:rsid w:val="004B0705"/>
    <w:rsid w:val="004B0A63"/>
    <w:rsid w:val="004B2AC9"/>
    <w:rsid w:val="004B2E00"/>
    <w:rsid w:val="004B3B8D"/>
    <w:rsid w:val="004B3CC8"/>
    <w:rsid w:val="004B4B6F"/>
    <w:rsid w:val="004C21EC"/>
    <w:rsid w:val="004C2C90"/>
    <w:rsid w:val="004C7F83"/>
    <w:rsid w:val="004D2F86"/>
    <w:rsid w:val="004D3BE5"/>
    <w:rsid w:val="004E2165"/>
    <w:rsid w:val="004E7172"/>
    <w:rsid w:val="004E7EA8"/>
    <w:rsid w:val="004F499E"/>
    <w:rsid w:val="004F4C9B"/>
    <w:rsid w:val="00504E99"/>
    <w:rsid w:val="00505F18"/>
    <w:rsid w:val="00506EF7"/>
    <w:rsid w:val="0051147F"/>
    <w:rsid w:val="00516EAD"/>
    <w:rsid w:val="00520910"/>
    <w:rsid w:val="00523DCF"/>
    <w:rsid w:val="00533AD8"/>
    <w:rsid w:val="005402E9"/>
    <w:rsid w:val="00545C5D"/>
    <w:rsid w:val="00546E6A"/>
    <w:rsid w:val="00550988"/>
    <w:rsid w:val="00551D51"/>
    <w:rsid w:val="00552EF7"/>
    <w:rsid w:val="0056575F"/>
    <w:rsid w:val="005719B7"/>
    <w:rsid w:val="00571C6C"/>
    <w:rsid w:val="00571FF1"/>
    <w:rsid w:val="005721D2"/>
    <w:rsid w:val="005735F7"/>
    <w:rsid w:val="005742E7"/>
    <w:rsid w:val="00580CCC"/>
    <w:rsid w:val="00582A82"/>
    <w:rsid w:val="005928B3"/>
    <w:rsid w:val="00594C9F"/>
    <w:rsid w:val="0059561D"/>
    <w:rsid w:val="00597508"/>
    <w:rsid w:val="00597AEC"/>
    <w:rsid w:val="005A4BCD"/>
    <w:rsid w:val="005A766D"/>
    <w:rsid w:val="005B0651"/>
    <w:rsid w:val="005B3738"/>
    <w:rsid w:val="005B6433"/>
    <w:rsid w:val="005C4B95"/>
    <w:rsid w:val="005C551E"/>
    <w:rsid w:val="005C7DFC"/>
    <w:rsid w:val="005E0CC6"/>
    <w:rsid w:val="005E5B55"/>
    <w:rsid w:val="005E5BC3"/>
    <w:rsid w:val="005E6F67"/>
    <w:rsid w:val="005F1277"/>
    <w:rsid w:val="005F1F8D"/>
    <w:rsid w:val="005F6B1F"/>
    <w:rsid w:val="00603E5B"/>
    <w:rsid w:val="00606D87"/>
    <w:rsid w:val="006123BC"/>
    <w:rsid w:val="00616087"/>
    <w:rsid w:val="00621169"/>
    <w:rsid w:val="0062296F"/>
    <w:rsid w:val="00622B0D"/>
    <w:rsid w:val="00632BA9"/>
    <w:rsid w:val="006340E2"/>
    <w:rsid w:val="00642E68"/>
    <w:rsid w:val="006442DC"/>
    <w:rsid w:val="006532F5"/>
    <w:rsid w:val="00653B5D"/>
    <w:rsid w:val="006551AE"/>
    <w:rsid w:val="00663AFD"/>
    <w:rsid w:val="00665093"/>
    <w:rsid w:val="006659F4"/>
    <w:rsid w:val="00666700"/>
    <w:rsid w:val="0068003F"/>
    <w:rsid w:val="00685031"/>
    <w:rsid w:val="006876F6"/>
    <w:rsid w:val="006929FA"/>
    <w:rsid w:val="00693326"/>
    <w:rsid w:val="006937A4"/>
    <w:rsid w:val="006966DF"/>
    <w:rsid w:val="0069763E"/>
    <w:rsid w:val="006A2034"/>
    <w:rsid w:val="006A21A9"/>
    <w:rsid w:val="006B455E"/>
    <w:rsid w:val="006C01D5"/>
    <w:rsid w:val="006C0658"/>
    <w:rsid w:val="006C3A87"/>
    <w:rsid w:val="006D2788"/>
    <w:rsid w:val="006D51DF"/>
    <w:rsid w:val="006E00BB"/>
    <w:rsid w:val="006E1582"/>
    <w:rsid w:val="006E22A6"/>
    <w:rsid w:val="006F0A45"/>
    <w:rsid w:val="006F15E3"/>
    <w:rsid w:val="006F39C2"/>
    <w:rsid w:val="00706753"/>
    <w:rsid w:val="00706859"/>
    <w:rsid w:val="00712597"/>
    <w:rsid w:val="00713C65"/>
    <w:rsid w:val="007212FF"/>
    <w:rsid w:val="007268C7"/>
    <w:rsid w:val="007324A3"/>
    <w:rsid w:val="00734BC0"/>
    <w:rsid w:val="007372C1"/>
    <w:rsid w:val="00744E8C"/>
    <w:rsid w:val="00747B57"/>
    <w:rsid w:val="00756BED"/>
    <w:rsid w:val="0075723C"/>
    <w:rsid w:val="00763D7E"/>
    <w:rsid w:val="00766457"/>
    <w:rsid w:val="0077357F"/>
    <w:rsid w:val="007777AC"/>
    <w:rsid w:val="00781406"/>
    <w:rsid w:val="007837D0"/>
    <w:rsid w:val="007838D3"/>
    <w:rsid w:val="007848FB"/>
    <w:rsid w:val="0078560A"/>
    <w:rsid w:val="00786719"/>
    <w:rsid w:val="007871DA"/>
    <w:rsid w:val="00790606"/>
    <w:rsid w:val="00792E2A"/>
    <w:rsid w:val="00795289"/>
    <w:rsid w:val="0079669C"/>
    <w:rsid w:val="007A2EA7"/>
    <w:rsid w:val="007C3F10"/>
    <w:rsid w:val="007C4CDF"/>
    <w:rsid w:val="007C6CFB"/>
    <w:rsid w:val="007D2E08"/>
    <w:rsid w:val="007E3E10"/>
    <w:rsid w:val="007E4FB1"/>
    <w:rsid w:val="007F7248"/>
    <w:rsid w:val="00800DC7"/>
    <w:rsid w:val="00802496"/>
    <w:rsid w:val="008116EE"/>
    <w:rsid w:val="00814047"/>
    <w:rsid w:val="00817331"/>
    <w:rsid w:val="0082014D"/>
    <w:rsid w:val="00823299"/>
    <w:rsid w:val="00831159"/>
    <w:rsid w:val="00832E47"/>
    <w:rsid w:val="00837501"/>
    <w:rsid w:val="0084434D"/>
    <w:rsid w:val="00844518"/>
    <w:rsid w:val="00846A69"/>
    <w:rsid w:val="00852259"/>
    <w:rsid w:val="00852435"/>
    <w:rsid w:val="00854074"/>
    <w:rsid w:val="00855560"/>
    <w:rsid w:val="0085651C"/>
    <w:rsid w:val="00865EB8"/>
    <w:rsid w:val="0086614B"/>
    <w:rsid w:val="00882211"/>
    <w:rsid w:val="00884856"/>
    <w:rsid w:val="00886530"/>
    <w:rsid w:val="00894E74"/>
    <w:rsid w:val="0089678B"/>
    <w:rsid w:val="00896D8F"/>
    <w:rsid w:val="008A32C3"/>
    <w:rsid w:val="008A5251"/>
    <w:rsid w:val="008A59F0"/>
    <w:rsid w:val="008B1407"/>
    <w:rsid w:val="008B1715"/>
    <w:rsid w:val="008B41BC"/>
    <w:rsid w:val="008B5504"/>
    <w:rsid w:val="008B624D"/>
    <w:rsid w:val="008B636B"/>
    <w:rsid w:val="008B6DCA"/>
    <w:rsid w:val="008B787B"/>
    <w:rsid w:val="008C1A5A"/>
    <w:rsid w:val="008E272D"/>
    <w:rsid w:val="00901B69"/>
    <w:rsid w:val="0091084D"/>
    <w:rsid w:val="009162C1"/>
    <w:rsid w:val="0092075A"/>
    <w:rsid w:val="009215E8"/>
    <w:rsid w:val="00921744"/>
    <w:rsid w:val="0092216D"/>
    <w:rsid w:val="00922E9D"/>
    <w:rsid w:val="009257C9"/>
    <w:rsid w:val="00927DCB"/>
    <w:rsid w:val="00934DA5"/>
    <w:rsid w:val="009352F2"/>
    <w:rsid w:val="009369E9"/>
    <w:rsid w:val="009370EE"/>
    <w:rsid w:val="009427E0"/>
    <w:rsid w:val="0094370E"/>
    <w:rsid w:val="00943D58"/>
    <w:rsid w:val="009477A2"/>
    <w:rsid w:val="009532A7"/>
    <w:rsid w:val="00953580"/>
    <w:rsid w:val="00957524"/>
    <w:rsid w:val="00960D5C"/>
    <w:rsid w:val="00962A5B"/>
    <w:rsid w:val="009736F5"/>
    <w:rsid w:val="00974EF1"/>
    <w:rsid w:val="00975E11"/>
    <w:rsid w:val="00980658"/>
    <w:rsid w:val="00980760"/>
    <w:rsid w:val="00983D9B"/>
    <w:rsid w:val="009840E6"/>
    <w:rsid w:val="00986AAD"/>
    <w:rsid w:val="00992FBD"/>
    <w:rsid w:val="009A032F"/>
    <w:rsid w:val="009A06FD"/>
    <w:rsid w:val="009A78EE"/>
    <w:rsid w:val="009B0F2E"/>
    <w:rsid w:val="009B0F98"/>
    <w:rsid w:val="009B1FFF"/>
    <w:rsid w:val="009B4D51"/>
    <w:rsid w:val="009B52F2"/>
    <w:rsid w:val="009B7224"/>
    <w:rsid w:val="009C4429"/>
    <w:rsid w:val="009D397B"/>
    <w:rsid w:val="009D3F18"/>
    <w:rsid w:val="009D40B7"/>
    <w:rsid w:val="009D69AA"/>
    <w:rsid w:val="009D7FA8"/>
    <w:rsid w:val="009E2D2A"/>
    <w:rsid w:val="009E449C"/>
    <w:rsid w:val="009E4827"/>
    <w:rsid w:val="009E6C11"/>
    <w:rsid w:val="009E7C8D"/>
    <w:rsid w:val="009E7F83"/>
    <w:rsid w:val="00A0025A"/>
    <w:rsid w:val="00A02205"/>
    <w:rsid w:val="00A02D46"/>
    <w:rsid w:val="00A0528D"/>
    <w:rsid w:val="00A07E97"/>
    <w:rsid w:val="00A11D64"/>
    <w:rsid w:val="00A2354F"/>
    <w:rsid w:val="00A24A01"/>
    <w:rsid w:val="00A253AC"/>
    <w:rsid w:val="00A2608E"/>
    <w:rsid w:val="00A314B2"/>
    <w:rsid w:val="00A3326C"/>
    <w:rsid w:val="00A4404D"/>
    <w:rsid w:val="00A51069"/>
    <w:rsid w:val="00A547E8"/>
    <w:rsid w:val="00A707A9"/>
    <w:rsid w:val="00A73B65"/>
    <w:rsid w:val="00A822FB"/>
    <w:rsid w:val="00A85902"/>
    <w:rsid w:val="00A85F8B"/>
    <w:rsid w:val="00A90187"/>
    <w:rsid w:val="00A9768F"/>
    <w:rsid w:val="00AA3C14"/>
    <w:rsid w:val="00AB0406"/>
    <w:rsid w:val="00AB088D"/>
    <w:rsid w:val="00AB40D7"/>
    <w:rsid w:val="00AB59EE"/>
    <w:rsid w:val="00AB72BA"/>
    <w:rsid w:val="00AC0256"/>
    <w:rsid w:val="00AC16E5"/>
    <w:rsid w:val="00AC227B"/>
    <w:rsid w:val="00AC5767"/>
    <w:rsid w:val="00AC74FF"/>
    <w:rsid w:val="00AD1365"/>
    <w:rsid w:val="00AD22D8"/>
    <w:rsid w:val="00AE02A5"/>
    <w:rsid w:val="00AE49A1"/>
    <w:rsid w:val="00AE7BE1"/>
    <w:rsid w:val="00AF1FB2"/>
    <w:rsid w:val="00AF2E2D"/>
    <w:rsid w:val="00AF7E27"/>
    <w:rsid w:val="00B013BA"/>
    <w:rsid w:val="00B0375B"/>
    <w:rsid w:val="00B066D4"/>
    <w:rsid w:val="00B07609"/>
    <w:rsid w:val="00B109F2"/>
    <w:rsid w:val="00B11D5A"/>
    <w:rsid w:val="00B123A4"/>
    <w:rsid w:val="00B1306F"/>
    <w:rsid w:val="00B16B42"/>
    <w:rsid w:val="00B1797D"/>
    <w:rsid w:val="00B20171"/>
    <w:rsid w:val="00B21AA6"/>
    <w:rsid w:val="00B24D59"/>
    <w:rsid w:val="00B259C0"/>
    <w:rsid w:val="00B27E0E"/>
    <w:rsid w:val="00B32E2D"/>
    <w:rsid w:val="00B33219"/>
    <w:rsid w:val="00B35D84"/>
    <w:rsid w:val="00B440F6"/>
    <w:rsid w:val="00B44D74"/>
    <w:rsid w:val="00B46DA1"/>
    <w:rsid w:val="00B5134D"/>
    <w:rsid w:val="00B532D1"/>
    <w:rsid w:val="00B56D59"/>
    <w:rsid w:val="00B56DF9"/>
    <w:rsid w:val="00B60D28"/>
    <w:rsid w:val="00B75117"/>
    <w:rsid w:val="00B75DD5"/>
    <w:rsid w:val="00B84451"/>
    <w:rsid w:val="00B90151"/>
    <w:rsid w:val="00B90D88"/>
    <w:rsid w:val="00B920E8"/>
    <w:rsid w:val="00B96A8A"/>
    <w:rsid w:val="00B971A1"/>
    <w:rsid w:val="00BA61DA"/>
    <w:rsid w:val="00BA764A"/>
    <w:rsid w:val="00BA7BEB"/>
    <w:rsid w:val="00BB7ADA"/>
    <w:rsid w:val="00BB7FA5"/>
    <w:rsid w:val="00BC7FAF"/>
    <w:rsid w:val="00BD13D3"/>
    <w:rsid w:val="00BD36B9"/>
    <w:rsid w:val="00BD71B8"/>
    <w:rsid w:val="00BE16BC"/>
    <w:rsid w:val="00BE2F20"/>
    <w:rsid w:val="00BE76AE"/>
    <w:rsid w:val="00BF4FCC"/>
    <w:rsid w:val="00BF4FE5"/>
    <w:rsid w:val="00BF6C17"/>
    <w:rsid w:val="00C01977"/>
    <w:rsid w:val="00C01ECA"/>
    <w:rsid w:val="00C068CD"/>
    <w:rsid w:val="00C10376"/>
    <w:rsid w:val="00C15D16"/>
    <w:rsid w:val="00C175E5"/>
    <w:rsid w:val="00C17D3C"/>
    <w:rsid w:val="00C27E6A"/>
    <w:rsid w:val="00C31856"/>
    <w:rsid w:val="00C363B0"/>
    <w:rsid w:val="00C37E4A"/>
    <w:rsid w:val="00C441B9"/>
    <w:rsid w:val="00C44B28"/>
    <w:rsid w:val="00C469AB"/>
    <w:rsid w:val="00C46AAA"/>
    <w:rsid w:val="00C4758D"/>
    <w:rsid w:val="00C50AAD"/>
    <w:rsid w:val="00C5461E"/>
    <w:rsid w:val="00C56422"/>
    <w:rsid w:val="00C566FE"/>
    <w:rsid w:val="00C62D6D"/>
    <w:rsid w:val="00C65756"/>
    <w:rsid w:val="00C65F35"/>
    <w:rsid w:val="00C7016D"/>
    <w:rsid w:val="00C71152"/>
    <w:rsid w:val="00C8638D"/>
    <w:rsid w:val="00C871A8"/>
    <w:rsid w:val="00C9164F"/>
    <w:rsid w:val="00C9634A"/>
    <w:rsid w:val="00C96F4D"/>
    <w:rsid w:val="00C9752E"/>
    <w:rsid w:val="00C97C18"/>
    <w:rsid w:val="00CA2064"/>
    <w:rsid w:val="00CA2296"/>
    <w:rsid w:val="00CA33E2"/>
    <w:rsid w:val="00CA4836"/>
    <w:rsid w:val="00CB1CC0"/>
    <w:rsid w:val="00CD1BFF"/>
    <w:rsid w:val="00CD5A6B"/>
    <w:rsid w:val="00CD7FB0"/>
    <w:rsid w:val="00CF0F5D"/>
    <w:rsid w:val="00CF1276"/>
    <w:rsid w:val="00CF3606"/>
    <w:rsid w:val="00CF4291"/>
    <w:rsid w:val="00CF7682"/>
    <w:rsid w:val="00D001B2"/>
    <w:rsid w:val="00D05E21"/>
    <w:rsid w:val="00D13C00"/>
    <w:rsid w:val="00D20D0E"/>
    <w:rsid w:val="00D23E51"/>
    <w:rsid w:val="00D365B3"/>
    <w:rsid w:val="00D40F7E"/>
    <w:rsid w:val="00D40FF4"/>
    <w:rsid w:val="00D429D1"/>
    <w:rsid w:val="00D444C8"/>
    <w:rsid w:val="00D4568A"/>
    <w:rsid w:val="00D474C9"/>
    <w:rsid w:val="00D53212"/>
    <w:rsid w:val="00D53D57"/>
    <w:rsid w:val="00D5634B"/>
    <w:rsid w:val="00D737A8"/>
    <w:rsid w:val="00D73A81"/>
    <w:rsid w:val="00D7741E"/>
    <w:rsid w:val="00D8652A"/>
    <w:rsid w:val="00D874ED"/>
    <w:rsid w:val="00D90B15"/>
    <w:rsid w:val="00D91784"/>
    <w:rsid w:val="00D92B6D"/>
    <w:rsid w:val="00D93580"/>
    <w:rsid w:val="00D96900"/>
    <w:rsid w:val="00D975FA"/>
    <w:rsid w:val="00DA10A6"/>
    <w:rsid w:val="00DA13C7"/>
    <w:rsid w:val="00DA3BA5"/>
    <w:rsid w:val="00DA5809"/>
    <w:rsid w:val="00DA5D40"/>
    <w:rsid w:val="00DB464D"/>
    <w:rsid w:val="00DC12DE"/>
    <w:rsid w:val="00DC4AB2"/>
    <w:rsid w:val="00DC6A6D"/>
    <w:rsid w:val="00DC6FF9"/>
    <w:rsid w:val="00DC722D"/>
    <w:rsid w:val="00DD0575"/>
    <w:rsid w:val="00DD0B30"/>
    <w:rsid w:val="00DD6D2A"/>
    <w:rsid w:val="00DD78B9"/>
    <w:rsid w:val="00DE467C"/>
    <w:rsid w:val="00DE6907"/>
    <w:rsid w:val="00DF0491"/>
    <w:rsid w:val="00DF36FA"/>
    <w:rsid w:val="00DF372D"/>
    <w:rsid w:val="00DF6D76"/>
    <w:rsid w:val="00E043AC"/>
    <w:rsid w:val="00E05307"/>
    <w:rsid w:val="00E066FE"/>
    <w:rsid w:val="00E113CE"/>
    <w:rsid w:val="00E145C6"/>
    <w:rsid w:val="00E15496"/>
    <w:rsid w:val="00E17B45"/>
    <w:rsid w:val="00E27A1A"/>
    <w:rsid w:val="00E3329C"/>
    <w:rsid w:val="00E36FB1"/>
    <w:rsid w:val="00E46A89"/>
    <w:rsid w:val="00E5206B"/>
    <w:rsid w:val="00E54E81"/>
    <w:rsid w:val="00E603F2"/>
    <w:rsid w:val="00E663B5"/>
    <w:rsid w:val="00E73408"/>
    <w:rsid w:val="00E746FD"/>
    <w:rsid w:val="00E758C5"/>
    <w:rsid w:val="00E81061"/>
    <w:rsid w:val="00E84147"/>
    <w:rsid w:val="00E94709"/>
    <w:rsid w:val="00EA34A1"/>
    <w:rsid w:val="00EA62F9"/>
    <w:rsid w:val="00EB1B76"/>
    <w:rsid w:val="00EB4F5C"/>
    <w:rsid w:val="00EB6661"/>
    <w:rsid w:val="00EC04F3"/>
    <w:rsid w:val="00EC3396"/>
    <w:rsid w:val="00EC4C87"/>
    <w:rsid w:val="00EE1E10"/>
    <w:rsid w:val="00EE5C97"/>
    <w:rsid w:val="00EF2872"/>
    <w:rsid w:val="00F02585"/>
    <w:rsid w:val="00F1046C"/>
    <w:rsid w:val="00F108C5"/>
    <w:rsid w:val="00F205EB"/>
    <w:rsid w:val="00F226FE"/>
    <w:rsid w:val="00F261EC"/>
    <w:rsid w:val="00F45480"/>
    <w:rsid w:val="00F45870"/>
    <w:rsid w:val="00F470F4"/>
    <w:rsid w:val="00F5131B"/>
    <w:rsid w:val="00F60CAB"/>
    <w:rsid w:val="00F65CE4"/>
    <w:rsid w:val="00F67499"/>
    <w:rsid w:val="00F75FB4"/>
    <w:rsid w:val="00F822F2"/>
    <w:rsid w:val="00FA2833"/>
    <w:rsid w:val="00FA4671"/>
    <w:rsid w:val="00FA58FA"/>
    <w:rsid w:val="00FA716A"/>
    <w:rsid w:val="00FB0C4E"/>
    <w:rsid w:val="00FB2FDB"/>
    <w:rsid w:val="00FB5514"/>
    <w:rsid w:val="00FC039A"/>
    <w:rsid w:val="00FC1AFC"/>
    <w:rsid w:val="00FC71F1"/>
    <w:rsid w:val="00FD2608"/>
    <w:rsid w:val="00FD74BF"/>
    <w:rsid w:val="00FE04E3"/>
    <w:rsid w:val="00FE35C7"/>
    <w:rsid w:val="00FE5617"/>
    <w:rsid w:val="00FF3BC0"/>
    <w:rsid w:val="00FF7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82AA5"/>
  <w15:chartTrackingRefBased/>
  <w15:docId w15:val="{4FC2B2DD-88AE-458A-B9CA-75D6CE68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rsid w:val="00AF1F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unhideWhenUsed/>
    <w:qFormat/>
    <w:rsid w:val="00A0528D"/>
    <w:pPr>
      <w:widowControl w:val="0"/>
      <w:autoSpaceDE w:val="0"/>
      <w:autoSpaceDN w:val="0"/>
      <w:spacing w:before="67" w:after="0" w:line="240" w:lineRule="auto"/>
      <w:ind w:left="895" w:hanging="431"/>
      <w:outlineLvl w:val="2"/>
    </w:pPr>
    <w:rPr>
      <w:rFonts w:ascii="Artifakt ElementOfc" w:eastAsia="Artifakt ElementOfc" w:hAnsi="Artifakt ElementOfc" w:cs="Artifakt ElementOf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7B89"/>
  </w:style>
  <w:style w:type="paragraph" w:styleId="Footer">
    <w:name w:val="footer"/>
    <w:basedOn w:val="Normal"/>
    <w:link w:val="FooterChar"/>
    <w:uiPriority w:val="99"/>
    <w:unhideWhenUsed/>
    <w:rsid w:val="001F7B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B89"/>
  </w:style>
  <w:style w:type="paragraph" w:styleId="ListParagraph">
    <w:name w:val="List Paragraph"/>
    <w:basedOn w:val="Normal"/>
    <w:uiPriority w:val="34"/>
    <w:qFormat/>
    <w:rsid w:val="005E5B55"/>
    <w:pPr>
      <w:spacing w:after="200" w:line="276" w:lineRule="auto"/>
      <w:ind w:left="720"/>
      <w:contextualSpacing/>
    </w:pPr>
  </w:style>
  <w:style w:type="character" w:styleId="PlaceholderText">
    <w:name w:val="Placeholder Text"/>
    <w:uiPriority w:val="99"/>
    <w:semiHidden/>
    <w:rsid w:val="00FA4671"/>
    <w:rPr>
      <w:color w:val="808080"/>
    </w:rPr>
  </w:style>
  <w:style w:type="table" w:styleId="TableGrid">
    <w:name w:val="Table Grid"/>
    <w:basedOn w:val="TableNormal"/>
    <w:uiPriority w:val="39"/>
    <w:rsid w:val="002F1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ssonNumberandTitle">
    <w:name w:val="Lesson Number and Title"/>
    <w:basedOn w:val="Normal"/>
    <w:link w:val="LessonNumberandTitleChar"/>
    <w:qFormat/>
    <w:rsid w:val="008A5251"/>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8A5251"/>
    <w:rPr>
      <w:rFonts w:ascii="Arial" w:hAnsi="Arial" w:cs="Arial"/>
      <w:b/>
      <w:color w:val="0696D7"/>
      <w:sz w:val="36"/>
      <w:szCs w:val="36"/>
    </w:rPr>
  </w:style>
  <w:style w:type="paragraph" w:styleId="NoSpacing">
    <w:name w:val="No Spacing"/>
    <w:uiPriority w:val="1"/>
    <w:qFormat/>
    <w:rsid w:val="00390F4A"/>
    <w:rPr>
      <w:rFonts w:eastAsia="Times New Roman"/>
      <w:sz w:val="22"/>
      <w:szCs w:val="22"/>
      <w:lang w:eastAsia="zh-CN"/>
    </w:rPr>
  </w:style>
  <w:style w:type="paragraph" w:styleId="Caption">
    <w:name w:val="caption"/>
    <w:basedOn w:val="Normal"/>
    <w:next w:val="Normal"/>
    <w:uiPriority w:val="35"/>
    <w:unhideWhenUsed/>
    <w:qFormat/>
    <w:rsid w:val="005E0CC6"/>
    <w:pPr>
      <w:spacing w:after="200" w:line="240" w:lineRule="auto"/>
    </w:pPr>
    <w:rPr>
      <w:i/>
      <w:iCs/>
      <w:color w:val="44546A"/>
      <w:sz w:val="18"/>
      <w:szCs w:val="18"/>
    </w:rPr>
  </w:style>
  <w:style w:type="character" w:styleId="CommentReference">
    <w:name w:val="annotation reference"/>
    <w:basedOn w:val="DefaultParagraphFont"/>
    <w:uiPriority w:val="99"/>
    <w:semiHidden/>
    <w:unhideWhenUsed/>
    <w:rsid w:val="00C44B28"/>
    <w:rPr>
      <w:sz w:val="16"/>
      <w:szCs w:val="16"/>
    </w:rPr>
  </w:style>
  <w:style w:type="paragraph" w:styleId="CommentText">
    <w:name w:val="annotation text"/>
    <w:basedOn w:val="Normal"/>
    <w:link w:val="CommentTextChar"/>
    <w:uiPriority w:val="99"/>
    <w:semiHidden/>
    <w:unhideWhenUsed/>
    <w:rsid w:val="00C44B28"/>
    <w:pPr>
      <w:spacing w:line="240" w:lineRule="auto"/>
    </w:pPr>
    <w:rPr>
      <w:sz w:val="20"/>
      <w:szCs w:val="20"/>
    </w:rPr>
  </w:style>
  <w:style w:type="character" w:customStyle="1" w:styleId="CommentTextChar">
    <w:name w:val="Comment Text Char"/>
    <w:basedOn w:val="DefaultParagraphFont"/>
    <w:link w:val="CommentText"/>
    <w:uiPriority w:val="99"/>
    <w:semiHidden/>
    <w:rsid w:val="00C44B28"/>
  </w:style>
  <w:style w:type="paragraph" w:styleId="CommentSubject">
    <w:name w:val="annotation subject"/>
    <w:basedOn w:val="CommentText"/>
    <w:next w:val="CommentText"/>
    <w:link w:val="CommentSubjectChar"/>
    <w:uiPriority w:val="99"/>
    <w:semiHidden/>
    <w:unhideWhenUsed/>
    <w:rsid w:val="00C44B28"/>
    <w:rPr>
      <w:b/>
      <w:bCs/>
    </w:rPr>
  </w:style>
  <w:style w:type="character" w:customStyle="1" w:styleId="CommentSubjectChar">
    <w:name w:val="Comment Subject Char"/>
    <w:basedOn w:val="CommentTextChar"/>
    <w:link w:val="CommentSubject"/>
    <w:uiPriority w:val="99"/>
    <w:semiHidden/>
    <w:rsid w:val="00C44B28"/>
    <w:rPr>
      <w:b/>
      <w:bCs/>
    </w:rPr>
  </w:style>
  <w:style w:type="character" w:styleId="Hyperlink">
    <w:name w:val="Hyperlink"/>
    <w:basedOn w:val="DefaultParagraphFont"/>
    <w:uiPriority w:val="99"/>
    <w:unhideWhenUsed/>
    <w:rsid w:val="0068003F"/>
    <w:rPr>
      <w:color w:val="0563C1" w:themeColor="hyperlink"/>
      <w:u w:val="single"/>
    </w:rPr>
  </w:style>
  <w:style w:type="character" w:styleId="UnresolvedMention">
    <w:name w:val="Unresolved Mention"/>
    <w:basedOn w:val="DefaultParagraphFont"/>
    <w:uiPriority w:val="99"/>
    <w:semiHidden/>
    <w:unhideWhenUsed/>
    <w:rsid w:val="0068003F"/>
    <w:rPr>
      <w:color w:val="605E5C"/>
      <w:shd w:val="clear" w:color="auto" w:fill="E1DFDD"/>
    </w:rPr>
  </w:style>
  <w:style w:type="character" w:styleId="FollowedHyperlink">
    <w:name w:val="FollowedHyperlink"/>
    <w:basedOn w:val="DefaultParagraphFont"/>
    <w:uiPriority w:val="99"/>
    <w:semiHidden/>
    <w:unhideWhenUsed/>
    <w:rsid w:val="009477A2"/>
    <w:rPr>
      <w:color w:val="954F72" w:themeColor="followedHyperlink"/>
      <w:u w:val="single"/>
    </w:rPr>
  </w:style>
  <w:style w:type="character" w:customStyle="1" w:styleId="Heading3Char">
    <w:name w:val="Heading 3 Char"/>
    <w:basedOn w:val="DefaultParagraphFont"/>
    <w:link w:val="Heading3"/>
    <w:uiPriority w:val="9"/>
    <w:rsid w:val="00A0528D"/>
    <w:rPr>
      <w:rFonts w:ascii="Artifakt ElementOfc" w:eastAsia="Artifakt ElementOfc" w:hAnsi="Artifakt ElementOfc" w:cs="Artifakt ElementOfc"/>
      <w:b/>
      <w:bCs/>
      <w:sz w:val="24"/>
      <w:szCs w:val="24"/>
    </w:rPr>
  </w:style>
  <w:style w:type="character" w:customStyle="1" w:styleId="Heading2Char">
    <w:name w:val="Heading 2 Char"/>
    <w:basedOn w:val="DefaultParagraphFont"/>
    <w:link w:val="Heading2"/>
    <w:uiPriority w:val="9"/>
    <w:semiHidden/>
    <w:rsid w:val="00AF1FB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680373">
      <w:bodyDiv w:val="1"/>
      <w:marLeft w:val="0"/>
      <w:marRight w:val="0"/>
      <w:marTop w:val="0"/>
      <w:marBottom w:val="0"/>
      <w:divBdr>
        <w:top w:val="none" w:sz="0" w:space="0" w:color="auto"/>
        <w:left w:val="none" w:sz="0" w:space="0" w:color="auto"/>
        <w:bottom w:val="none" w:sz="0" w:space="0" w:color="auto"/>
        <w:right w:val="none" w:sz="0" w:space="0" w:color="auto"/>
      </w:divBdr>
    </w:div>
    <w:div w:id="119172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aducation%20LLC\Autodesk%202022%20-%20Documents\00%20Templates\YYMMDD_Instructor%20Guide_Course%20Nam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2" ma:contentTypeDescription="Create a new document." ma:contentTypeScope="" ma:versionID="d412d1d5ad722a40d6f9c0d7ab59e3c1">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68b711fec391d104ce4b2a1c2fef1f50"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223889-762c-4667-adf6-c362352e077a" xsi:nil="true"/>
    <lcf76f155ced4ddcb4097134ff3c332f xmlns="b8f0b367-6fb6-4894-b66a-8a4224b66502">
      <Terms xmlns="http://schemas.microsoft.com/office/infopath/2007/PartnerControls"/>
    </lcf76f155ced4ddcb4097134ff3c332f>
    <Date xmlns="b8f0b367-6fb6-4894-b66a-8a4224b66502">2026-05-29T12:13:34+00:00</Da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1F292-56D8-4A9C-AA7D-85486E9267FA}">
  <ds:schemaRefs>
    <ds:schemaRef ds:uri="http://schemas.microsoft.com/sharepoint/v3/contenttype/forms"/>
  </ds:schemaRefs>
</ds:datastoreItem>
</file>

<file path=customXml/itemProps2.xml><?xml version="1.0" encoding="utf-8"?>
<ds:datastoreItem xmlns:ds="http://schemas.openxmlformats.org/officeDocument/2006/customXml" ds:itemID="{F032CA9C-D2F7-44D4-B91F-89909049AB3C}"/>
</file>

<file path=customXml/itemProps3.xml><?xml version="1.0" encoding="utf-8"?>
<ds:datastoreItem xmlns:ds="http://schemas.openxmlformats.org/officeDocument/2006/customXml" ds:itemID="{9126D8D8-9430-4A7E-AB89-60DC5EB8B0D2}">
  <ds:schemaRefs>
    <ds:schemaRef ds:uri="http://schemas.microsoft.com/office/2006/metadata/properties"/>
    <ds:schemaRef ds:uri="http://schemas.microsoft.com/office/infopath/2007/PartnerControls"/>
    <ds:schemaRef ds:uri="2608eb95-28e4-43e8-832a-616859f3e765"/>
    <ds:schemaRef ds:uri="a96fe779-a1f8-4a9c-82af-ea73f6be7903"/>
  </ds:schemaRefs>
</ds:datastoreItem>
</file>

<file path=customXml/itemProps4.xml><?xml version="1.0" encoding="utf-8"?>
<ds:datastoreItem xmlns:ds="http://schemas.openxmlformats.org/officeDocument/2006/customXml" ds:itemID="{56C9EB34-BCDE-4679-ABD4-50D1C77E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YYMMDD_Instructor Guide_Course Name_TEMPLATE.dotx</Template>
  <TotalTime>37</TotalTime>
  <Pages>5</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Perez</dc:creator>
  <cp:keywords/>
  <dc:description/>
  <cp:lastModifiedBy>Yogesh Gangawane</cp:lastModifiedBy>
  <cp:revision>21</cp:revision>
  <cp:lastPrinted>2026-02-20T20:18:00Z</cp:lastPrinted>
  <dcterms:created xsi:type="dcterms:W3CDTF">2026-01-15T17:14:00Z</dcterms:created>
  <dcterms:modified xsi:type="dcterms:W3CDTF">2026-03-12T11:56:00Z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y fmtid="{D5CDD505-2E9C-101B-9397-08002B2CF9AE}" pid="3" name="MediaServiceImageTags">
    <vt:lpwstr/>
  </property>
  <property fmtid="{D5CDD505-2E9C-101B-9397-08002B2CF9AE}" pid="4" name="MSIP_Label_bca6565c-f314-45c8-b8ba-9d8cb64e2768_Enabled">
    <vt:lpwstr>true</vt:lpwstr>
  </property>
  <property fmtid="{D5CDD505-2E9C-101B-9397-08002B2CF9AE}" pid="5" name="MSIP_Label_bca6565c-f314-45c8-b8ba-9d8cb64e2768_SetDate">
    <vt:lpwstr>2026-02-20T19:44:36Z</vt:lpwstr>
  </property>
  <property fmtid="{D5CDD505-2E9C-101B-9397-08002B2CF9AE}" pid="6" name="MSIP_Label_bca6565c-f314-45c8-b8ba-9d8cb64e2768_Method">
    <vt:lpwstr>Privileged</vt:lpwstr>
  </property>
  <property fmtid="{D5CDD505-2E9C-101B-9397-08002B2CF9AE}" pid="7" name="MSIP_Label_bca6565c-f314-45c8-b8ba-9d8cb64e2768_Name">
    <vt:lpwstr>SharePoint_Public</vt:lpwstr>
  </property>
  <property fmtid="{D5CDD505-2E9C-101B-9397-08002B2CF9AE}" pid="8" name="MSIP_Label_bca6565c-f314-45c8-b8ba-9d8cb64e2768_SiteId">
    <vt:lpwstr>67bff79e-7f91-4433-a8e5-c9252d2ddc1d</vt:lpwstr>
  </property>
  <property fmtid="{D5CDD505-2E9C-101B-9397-08002B2CF9AE}" pid="9" name="MSIP_Label_bca6565c-f314-45c8-b8ba-9d8cb64e2768_ActionId">
    <vt:lpwstr>e36d638d-2b65-4613-9d2c-dc412c3a5adb</vt:lpwstr>
  </property>
  <property fmtid="{D5CDD505-2E9C-101B-9397-08002B2CF9AE}" pid="10" name="MSIP_Label_bca6565c-f314-45c8-b8ba-9d8cb64e2768_ContentBits">
    <vt:lpwstr>0</vt:lpwstr>
  </property>
  <property fmtid="{D5CDD505-2E9C-101B-9397-08002B2CF9AE}" pid="11" name="MSIP_Label_bca6565c-f314-45c8-b8ba-9d8cb64e2768_Tag">
    <vt:lpwstr>50, 0, 1, 1</vt:lpwstr>
  </property>
</Properties>
</file>